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B0A3F">
        <w:rPr>
          <w:rFonts w:ascii="Arial" w:hAnsi="Arial" w:cs="Arial"/>
          <w:b/>
          <w:caps/>
          <w:sz w:val="28"/>
          <w:szCs w:val="28"/>
        </w:rPr>
        <w:t>679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B0A3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0A3F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rondas ostensivas na Estrada São Sebastião, localizada no Bairro São </w:t>
            </w:r>
            <w:proofErr w:type="gramStart"/>
            <w:r w:rsidRPr="000B0A3F">
              <w:rPr>
                <w:rFonts w:ascii="Arial" w:hAnsi="Arial" w:cs="Arial"/>
                <w:sz w:val="20"/>
                <w:szCs w:val="20"/>
              </w:rPr>
              <w:t>Silvestre.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B0A3F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B0A3F" w:rsidRPr="000B0A3F">
        <w:rPr>
          <w:rFonts w:ascii="Arial" w:hAnsi="Arial" w:cs="Arial"/>
        </w:rPr>
        <w:t>ao 41º BPM/I - Batalhão de Polícia Militar do Interior solicitando rondas ostensivas na Estrada São Sebastião, localizada no Bairro São Silvestre.</w:t>
      </w:r>
    </w:p>
    <w:p w:rsidR="00691CF5" w:rsidRPr="00691CF5" w:rsidRDefault="000B0A3F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por ocasião do número elevado de atos de vandalismo que estão ocorrendo ao longo da via recentemente, causando insegurança aos moradores da </w:t>
      </w:r>
      <w:proofErr w:type="gramStart"/>
      <w:r>
        <w:rPr>
          <w:rFonts w:ascii="Arial" w:hAnsi="Arial" w:cs="Arial"/>
        </w:rPr>
        <w:t>região.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0B0A3F" w:rsidRPr="000B0A3F">
        <w:rPr>
          <w:rFonts w:ascii="Arial" w:hAnsi="Arial" w:cs="Arial"/>
        </w:rPr>
        <w:t>Batalhão de Polícia Militar</w:t>
      </w:r>
      <w:r w:rsidR="000B0A3F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0B0A3F">
        <w:rPr>
          <w:rFonts w:ascii="Arial" w:hAnsi="Arial" w:cs="Arial"/>
        </w:rPr>
        <w:t>4</w:t>
      </w:r>
      <w:proofErr w:type="gramEnd"/>
      <w:r w:rsidR="000B0A3F">
        <w:rPr>
          <w:rFonts w:ascii="Arial" w:hAnsi="Arial" w:cs="Arial"/>
        </w:rPr>
        <w:t xml:space="preserve"> de maio de 2016.</w:t>
      </w:r>
    </w:p>
    <w:p w:rsidR="000B0A3F" w:rsidRDefault="000B0A3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B0A3F" w:rsidRDefault="000B0A3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B0A3F" w:rsidRDefault="000B0A3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B0A3F" w:rsidRPr="00A34F2C" w:rsidRDefault="000B0A3F" w:rsidP="000B0A3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0B0A3F" w:rsidRPr="00A34F2C" w:rsidRDefault="000B0A3F" w:rsidP="000B0A3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  <w:bookmarkStart w:id="0" w:name="_GoBack"/>
      <w:bookmarkEnd w:id="0"/>
    </w:p>
    <w:sectPr w:rsidR="000B0A3F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414" w:rsidRDefault="00751414">
      <w:r>
        <w:separator/>
      </w:r>
    </w:p>
  </w:endnote>
  <w:endnote w:type="continuationSeparator" w:id="0">
    <w:p w:rsidR="00751414" w:rsidRDefault="0075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414" w:rsidRDefault="00751414">
      <w:r>
        <w:separator/>
      </w:r>
    </w:p>
  </w:footnote>
  <w:footnote w:type="continuationSeparator" w:id="0">
    <w:p w:rsidR="00751414" w:rsidRDefault="00751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897C0E" wp14:editId="2768EA3F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EEF3F76" wp14:editId="3B62842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D73E657" wp14:editId="7258773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6E24A21" wp14:editId="7242A30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0A3F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1414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2016-05-02T14:52:00Z</dcterms:created>
  <dcterms:modified xsi:type="dcterms:W3CDTF">2016-05-02T14:52:00Z</dcterms:modified>
</cp:coreProperties>
</file>