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686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Norma Soldi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Norma Soldi dos Santos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D61DA3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066" w:rsidRDefault="00CF0066">
      <w:r>
        <w:separator/>
      </w:r>
    </w:p>
  </w:endnote>
  <w:endnote w:type="continuationSeparator" w:id="0">
    <w:p w:rsidR="00CF0066" w:rsidRDefault="00CF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066" w:rsidRDefault="00CF0066">
      <w:r>
        <w:separator/>
      </w:r>
    </w:p>
  </w:footnote>
  <w:footnote w:type="continuationSeparator" w:id="0">
    <w:p w:rsidR="00CF0066" w:rsidRDefault="00CF0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AF1552C" wp14:editId="375D3A8C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0E9BE43B" wp14:editId="0D8F56F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4F083006" wp14:editId="08273E6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6491E8A8" wp14:editId="4C975CC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8" name="Imagem 4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F0066"/>
    <w:rsid w:val="00D14EB1"/>
    <w:rsid w:val="00D2072E"/>
    <w:rsid w:val="00D61DA3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2AF63-20CA-4B7F-BEDA-3EB8E708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2016-05-02T15:20:00Z</dcterms:created>
  <dcterms:modified xsi:type="dcterms:W3CDTF">2016-05-02T15:22:00Z</dcterms:modified>
</cp:coreProperties>
</file>