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687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Christiane Ferreira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Christiane Ferreira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956F9D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  <w:bookmarkStart w:id="0" w:name="_GoBack"/>
      <w:bookmarkEnd w:id="0"/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F9D" w:rsidRDefault="00220F9D">
      <w:r>
        <w:separator/>
      </w:r>
    </w:p>
  </w:endnote>
  <w:endnote w:type="continuationSeparator" w:id="0">
    <w:p w:rsidR="00220F9D" w:rsidRDefault="0022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F9D" w:rsidRDefault="00220F9D">
      <w:r>
        <w:separator/>
      </w:r>
    </w:p>
  </w:footnote>
  <w:footnote w:type="continuationSeparator" w:id="0">
    <w:p w:rsidR="00220F9D" w:rsidRDefault="00220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01E3A95D" wp14:editId="15E5051E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0E020973" wp14:editId="7F31381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1E410CB1" wp14:editId="4090A96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08BFE316" wp14:editId="4477707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9" name="Imagem 4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20F9D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56F9D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1DA3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742FD-B865-49DF-9604-FC4C545E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112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2016-05-02T15:23:00Z</dcterms:created>
  <dcterms:modified xsi:type="dcterms:W3CDTF">2016-05-02T15:23:00Z</dcterms:modified>
</cp:coreProperties>
</file>