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688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Pedro Fausto Rosa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Pedro Fausto Rosa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D9722A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EA0" w:rsidRDefault="00664EA0">
      <w:r>
        <w:separator/>
      </w:r>
    </w:p>
  </w:endnote>
  <w:endnote w:type="continuationSeparator" w:id="0">
    <w:p w:rsidR="00664EA0" w:rsidRDefault="0066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EA0" w:rsidRDefault="00664EA0">
      <w:r>
        <w:separator/>
      </w:r>
    </w:p>
  </w:footnote>
  <w:footnote w:type="continuationSeparator" w:id="0">
    <w:p w:rsidR="00664EA0" w:rsidRDefault="00664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156968C5" wp14:editId="07E505C4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781AEC84" wp14:editId="3BF08C9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164F9598" wp14:editId="062A95E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2AC6774C" wp14:editId="1ADB5C0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0" name="Imagem 5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4EA0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94FDF-D6CC-4C8E-87A4-E21ABDBB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2016-05-02T15:24:00Z</dcterms:created>
  <dcterms:modified xsi:type="dcterms:W3CDTF">2016-05-02T15:24:00Z</dcterms:modified>
</cp:coreProperties>
</file>