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DA3" w:rsidRPr="00BF791A" w:rsidRDefault="00D61DA3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C6378E">
        <w:rPr>
          <w:rFonts w:ascii="Arial" w:hAnsi="Arial" w:cs="Arial"/>
          <w:b/>
          <w:caps/>
          <w:noProof/>
          <w:sz w:val="28"/>
          <w:szCs w:val="28"/>
        </w:rPr>
        <w:t>689</w:t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D61DA3" w:rsidRPr="00BF791A" w:rsidTr="002B152C">
        <w:tc>
          <w:tcPr>
            <w:tcW w:w="1030" w:type="dxa"/>
          </w:tcPr>
          <w:p w:rsidR="00D61DA3" w:rsidRPr="00BF791A" w:rsidRDefault="00D61DA3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D61DA3" w:rsidRPr="00BF791A" w:rsidRDefault="00D61DA3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a </w:t>
            </w:r>
            <w:r w:rsidRPr="00C6378E">
              <w:rPr>
                <w:rFonts w:ascii="Arial" w:hAnsi="Arial" w:cs="Arial"/>
                <w:caps/>
                <w:noProof/>
                <w:sz w:val="20"/>
                <w:szCs w:val="20"/>
              </w:rPr>
              <w:t>Sandra Regina Marcelino</w:t>
            </w:r>
            <w:r>
              <w:rPr>
                <w:rFonts w:ascii="Arial" w:hAnsi="Arial" w:cs="Arial"/>
                <w:sz w:val="20"/>
                <w:szCs w:val="20"/>
              </w:rPr>
              <w:t xml:space="preserve"> por oportunidade de sua aposentadoria no serviço público municipal.</w:t>
            </w:r>
          </w:p>
        </w:tc>
      </w:tr>
    </w:tbl>
    <w:p w:rsidR="00D61DA3" w:rsidRPr="00BF791A" w:rsidRDefault="00D61DA3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D61DA3" w:rsidRDefault="00D61DA3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>
        <w:rPr>
          <w:rFonts w:ascii="Arial" w:hAnsi="Arial" w:cs="Arial"/>
        </w:rPr>
        <w:t xml:space="preserve">de </w:t>
      </w:r>
      <w:r w:rsidRPr="00AC5AD7">
        <w:rPr>
          <w:rFonts w:ascii="Arial" w:hAnsi="Arial" w:cs="Arial"/>
        </w:rPr>
        <w:t xml:space="preserve">Moção Congratulatória a </w:t>
      </w:r>
      <w:r w:rsidRPr="00C6378E">
        <w:rPr>
          <w:rFonts w:ascii="Arial" w:hAnsi="Arial" w:cs="Arial"/>
          <w:caps/>
          <w:noProof/>
        </w:rPr>
        <w:t>Sandra Regina Marcelino</w:t>
      </w:r>
      <w:r w:rsidRPr="00AC5AD7">
        <w:rPr>
          <w:rFonts w:ascii="Arial" w:hAnsi="Arial" w:cs="Arial"/>
        </w:rPr>
        <w:t xml:space="preserve"> por oportunidade de sua aposentadoria no serviço público municipal.</w:t>
      </w:r>
    </w:p>
    <w:p w:rsidR="00D61DA3" w:rsidRPr="00BF791A" w:rsidRDefault="00D61DA3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No ensejo, registramos nossos sinceros agradecimentos pelos serviços prestados ao Município.</w:t>
      </w:r>
    </w:p>
    <w:p w:rsidR="00D61DA3" w:rsidRPr="00BF791A" w:rsidRDefault="00D61DA3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D61DA3" w:rsidRDefault="00D61DA3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4</w:t>
      </w:r>
      <w:proofErr w:type="gramEnd"/>
      <w:r>
        <w:rPr>
          <w:rFonts w:ascii="Arial" w:hAnsi="Arial" w:cs="Arial"/>
        </w:rPr>
        <w:t xml:space="preserve"> de maio de 2016.</w:t>
      </w:r>
    </w:p>
    <w:p w:rsidR="00D61DA3" w:rsidRDefault="00D61DA3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61DA3" w:rsidRDefault="00D61DA3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61DA3" w:rsidRDefault="00D61DA3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61DA3" w:rsidRPr="00AC5AD7" w:rsidRDefault="00D61DA3" w:rsidP="00AC5AD7">
      <w:pPr>
        <w:tabs>
          <w:tab w:val="left" w:pos="6480"/>
        </w:tabs>
        <w:jc w:val="center"/>
        <w:rPr>
          <w:rFonts w:ascii="Arial" w:eastAsia="MS Mincho" w:hAnsi="Arial" w:cs="Arial"/>
          <w:b/>
          <w:lang w:eastAsia="ja-JP"/>
        </w:rPr>
      </w:pPr>
      <w:r w:rsidRPr="00AC5AD7">
        <w:rPr>
          <w:rFonts w:ascii="Arial" w:eastAsia="MS Mincho" w:hAnsi="Arial" w:cs="Arial"/>
          <w:b/>
          <w:lang w:eastAsia="ja-JP"/>
        </w:rPr>
        <w:t>ROSE GASPAR</w:t>
      </w:r>
    </w:p>
    <w:p w:rsidR="00D61DA3" w:rsidRDefault="00D61DA3" w:rsidP="00E85497">
      <w:pPr>
        <w:tabs>
          <w:tab w:val="left" w:pos="6480"/>
        </w:tabs>
        <w:jc w:val="center"/>
        <w:rPr>
          <w:rFonts w:ascii="Arial" w:eastAsia="MS Mincho" w:hAnsi="Arial" w:cs="Arial"/>
          <w:lang w:eastAsia="ja-JP"/>
        </w:rPr>
        <w:sectPr w:rsidR="00D61DA3" w:rsidSect="00D61DA3">
          <w:headerReference w:type="default" r:id="rId9"/>
          <w:footerReference w:type="default" r:id="rId10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AC5AD7">
        <w:rPr>
          <w:rFonts w:ascii="Arial" w:eastAsia="MS Mincho" w:hAnsi="Arial" w:cs="Arial"/>
          <w:lang w:eastAsia="ja-JP"/>
        </w:rPr>
        <w:t>Vereadora - PT</w:t>
      </w:r>
      <w:bookmarkStart w:id="0" w:name="_GoBack"/>
      <w:bookmarkEnd w:id="0"/>
    </w:p>
    <w:p w:rsidR="00D61DA3" w:rsidRPr="00AC5AD7" w:rsidRDefault="00D61DA3" w:rsidP="00AC5AD7">
      <w:pPr>
        <w:tabs>
          <w:tab w:val="left" w:pos="6480"/>
        </w:tabs>
        <w:jc w:val="center"/>
        <w:rPr>
          <w:rFonts w:ascii="Arial" w:eastAsia="MS Mincho" w:hAnsi="Arial" w:cs="Arial"/>
          <w:lang w:eastAsia="ja-JP"/>
        </w:rPr>
      </w:pPr>
    </w:p>
    <w:sectPr w:rsidR="00D61DA3" w:rsidRPr="00AC5AD7" w:rsidSect="00D61DA3">
      <w:headerReference w:type="default" r:id="rId11"/>
      <w:footerReference w:type="default" r:id="rId12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6A22" w:rsidRDefault="000F6A22">
      <w:r>
        <w:separator/>
      </w:r>
    </w:p>
  </w:endnote>
  <w:endnote w:type="continuationSeparator" w:id="0">
    <w:p w:rsidR="000F6A22" w:rsidRDefault="000F6A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DA3" w:rsidRDefault="00D61DA3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6A22" w:rsidRDefault="000F6A22">
      <w:r>
        <w:separator/>
      </w:r>
    </w:p>
  </w:footnote>
  <w:footnote w:type="continuationSeparator" w:id="0">
    <w:p w:rsidR="000F6A22" w:rsidRDefault="000F6A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DA3" w:rsidRDefault="00D61DA3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718656" behindDoc="0" locked="0" layoutInCell="1" allowOverlap="1" wp14:anchorId="0F35651B" wp14:editId="0E7480B2">
              <wp:simplePos x="0" y="0"/>
              <wp:positionH relativeFrom="page">
                <wp:posOffset>180340</wp:posOffset>
              </wp:positionH>
              <wp:positionV relativeFrom="page">
                <wp:posOffset>5436870</wp:posOffset>
              </wp:positionV>
              <wp:extent cx="180000" cy="0"/>
              <wp:effectExtent l="0" t="0" r="10795" b="19050"/>
              <wp:wrapNone/>
              <wp:docPr id="45" name="Conector reto 4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5" o:spid="_x0000_s1026" style="position:absolute;z-index:25171865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428.1pt" to="28.35pt,4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" strokecolor="#7f7f7f [1612]" strokeweight=".5pt">
              <w10:wrap anchorx="page" anchory="page"/>
            </v:line>
          </w:pict>
        </mc:Fallback>
      </mc:AlternateContent>
    </w: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716608" behindDoc="0" locked="0" layoutInCell="0" allowOverlap="1" wp14:anchorId="2679F5DF" wp14:editId="2FDA313F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61DA3" w:rsidRPr="00EB04D6" w:rsidRDefault="00D61D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JjwrQIAAKk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F5kmPCtAgAAqQ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D61DA3" w:rsidRPr="00EB04D6" w:rsidRDefault="00D61D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5584" behindDoc="0" locked="0" layoutInCell="0" allowOverlap="1" wp14:anchorId="60A0116E" wp14:editId="77C9971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4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61DA3" w:rsidRPr="00F73DA3" w:rsidRDefault="00D61DA3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61DA3" w:rsidRPr="00F73DA3" w:rsidRDefault="00D61DA3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GW3sQIAALE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IwwZbexAgAAsQ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D61DA3" w:rsidRPr="00F73DA3" w:rsidRDefault="00D61DA3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61DA3" w:rsidRPr="00F73DA3" w:rsidRDefault="00D61DA3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0BB6C11A" wp14:editId="7D1AB146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51" name="Imagem 5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0C4F14A" wp14:editId="7E698849">
              <wp:simplePos x="0" y="0"/>
              <wp:positionH relativeFrom="page">
                <wp:posOffset>180340</wp:posOffset>
              </wp:positionH>
              <wp:positionV relativeFrom="page">
                <wp:posOffset>5436870</wp:posOffset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428.1pt" to="28.35pt,4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19E41A5" wp14:editId="1F492ACA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4FB44AC" wp14:editId="46866AA7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61312" behindDoc="0" locked="0" layoutInCell="0" allowOverlap="1" wp14:anchorId="2DB65F49" wp14:editId="48724C76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0F6A22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D0506"/>
    <w:rsid w:val="005D57E7"/>
    <w:rsid w:val="005E138D"/>
    <w:rsid w:val="00624472"/>
    <w:rsid w:val="006426AE"/>
    <w:rsid w:val="00675545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8F5DEA"/>
    <w:rsid w:val="009420CF"/>
    <w:rsid w:val="00956F9D"/>
    <w:rsid w:val="009768E6"/>
    <w:rsid w:val="00981EE0"/>
    <w:rsid w:val="009822C4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C5AD7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61DA3"/>
    <w:rsid w:val="00D73E27"/>
    <w:rsid w:val="00D9722A"/>
    <w:rsid w:val="00DA16EF"/>
    <w:rsid w:val="00DB48F6"/>
    <w:rsid w:val="00E11F92"/>
    <w:rsid w:val="00E14190"/>
    <w:rsid w:val="00E14F37"/>
    <w:rsid w:val="00E3022D"/>
    <w:rsid w:val="00E85497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4C794B-9C1A-4CA7-A030-AC8F2E2C0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4294967295</TotalTime>
  <Pages>1</Pages>
  <Words>113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2015-11-12T12:19:00Z</cp:lastPrinted>
  <dcterms:created xsi:type="dcterms:W3CDTF">2016-05-02T15:23:00Z</dcterms:created>
  <dcterms:modified xsi:type="dcterms:W3CDTF">2016-05-02T15:23:00Z</dcterms:modified>
</cp:coreProperties>
</file>