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690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Heloisa Aparecida Teodoro Cardoso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Heloisa Aparecida Teodoro Cardoso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2A04D6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DB" w:rsidRDefault="00607FDB">
      <w:r>
        <w:separator/>
      </w:r>
    </w:p>
  </w:endnote>
  <w:endnote w:type="continuationSeparator" w:id="0">
    <w:p w:rsidR="00607FDB" w:rsidRDefault="0060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DB" w:rsidRDefault="00607FDB">
      <w:r>
        <w:separator/>
      </w:r>
    </w:p>
  </w:footnote>
  <w:footnote w:type="continuationSeparator" w:id="0">
    <w:p w:rsidR="00607FDB" w:rsidRDefault="00607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2E4A1BD" wp14:editId="381D846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5F6D8530" wp14:editId="079B628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6F1E76BA" wp14:editId="7EBDC08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509081D1" wp14:editId="52D109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2" name="Imagem 5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07FDB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BB04-BE38-4C4C-B5CF-CEAB0F89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2016-05-02T15:24:00Z</dcterms:created>
  <dcterms:modified xsi:type="dcterms:W3CDTF">2016-05-02T15:24:00Z</dcterms:modified>
</cp:coreProperties>
</file>