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691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Antonia Maria Euzebio Araujo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Antonia Maria Euzebio Araujo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FD6081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97" w:rsidRDefault="009A1E97">
      <w:r>
        <w:separator/>
      </w:r>
    </w:p>
  </w:endnote>
  <w:endnote w:type="continuationSeparator" w:id="0">
    <w:p w:rsidR="009A1E97" w:rsidRDefault="009A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97" w:rsidRDefault="009A1E97">
      <w:r>
        <w:separator/>
      </w:r>
    </w:p>
  </w:footnote>
  <w:footnote w:type="continuationSeparator" w:id="0">
    <w:p w:rsidR="009A1E97" w:rsidRDefault="009A1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34B3D36F" wp14:editId="71C3287B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66F4EABF" wp14:editId="5CDE892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6040D9B0" wp14:editId="32EC0F1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250B3973" wp14:editId="3AA7B9A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3" name="Imagem 5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1E97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D608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9B4C0-486B-4AA6-98CC-0E2E3F937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2016-05-02T15:25:00Z</dcterms:created>
  <dcterms:modified xsi:type="dcterms:W3CDTF">2016-05-02T15:25:00Z</dcterms:modified>
</cp:coreProperties>
</file>