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692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Maria de Fátima Meirelles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Maria de Fátima Meirelles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1A1342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86" w:rsidRDefault="005F4B86">
      <w:r>
        <w:separator/>
      </w:r>
    </w:p>
  </w:endnote>
  <w:endnote w:type="continuationSeparator" w:id="0">
    <w:p w:rsidR="005F4B86" w:rsidRDefault="005F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86" w:rsidRDefault="005F4B86">
      <w:r>
        <w:separator/>
      </w:r>
    </w:p>
  </w:footnote>
  <w:footnote w:type="continuationSeparator" w:id="0">
    <w:p w:rsidR="005F4B86" w:rsidRDefault="005F4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6E45262" wp14:editId="00393373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2D777EF2" wp14:editId="5C4DDE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32556C9D" wp14:editId="1234919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05C10294" wp14:editId="588CA34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4" name="Imagem 5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A134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5F4B86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211F-D195-484F-935B-982E3F06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2016-05-02T15:25:00Z</dcterms:created>
  <dcterms:modified xsi:type="dcterms:W3CDTF">2016-05-02T15:25:00Z</dcterms:modified>
</cp:coreProperties>
</file>