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693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Decio Vicente de Morais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Decio Vicente de Morais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3C40C6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350" w:rsidRDefault="00A96350">
      <w:r>
        <w:separator/>
      </w:r>
    </w:p>
  </w:endnote>
  <w:endnote w:type="continuationSeparator" w:id="0">
    <w:p w:rsidR="00A96350" w:rsidRDefault="00A9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350" w:rsidRDefault="00A96350">
      <w:r>
        <w:separator/>
      </w:r>
    </w:p>
  </w:footnote>
  <w:footnote w:type="continuationSeparator" w:id="0">
    <w:p w:rsidR="00A96350" w:rsidRDefault="00A9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1503F591" wp14:editId="53F066D5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48A5EB32" wp14:editId="203CB3A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53C418DB" wp14:editId="24FA5C9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3BE7D7F" wp14:editId="2DE141E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5" name="Imagem 5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A1342"/>
    <w:rsid w:val="001B31ED"/>
    <w:rsid w:val="001F13C3"/>
    <w:rsid w:val="00204ED7"/>
    <w:rsid w:val="00253C82"/>
    <w:rsid w:val="002A04D6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C40C6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96350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5497"/>
    <w:rsid w:val="00E86C30"/>
    <w:rsid w:val="00E90C30"/>
    <w:rsid w:val="00EB04D6"/>
    <w:rsid w:val="00ED2065"/>
    <w:rsid w:val="00F27895"/>
    <w:rsid w:val="00F420E5"/>
    <w:rsid w:val="00F73DA3"/>
    <w:rsid w:val="00FA3CFC"/>
    <w:rsid w:val="00FD608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BA172-9D03-4CFE-9B14-F1998EA9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2016-05-02T15:26:00Z</dcterms:created>
  <dcterms:modified xsi:type="dcterms:W3CDTF">2016-05-02T15:26:00Z</dcterms:modified>
</cp:coreProperties>
</file>