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A3" w:rsidRPr="00BF791A" w:rsidRDefault="00D61DA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C6378E">
        <w:rPr>
          <w:rFonts w:ascii="Arial" w:hAnsi="Arial" w:cs="Arial"/>
          <w:b/>
          <w:caps/>
          <w:noProof/>
          <w:sz w:val="28"/>
          <w:szCs w:val="28"/>
        </w:rPr>
        <w:t>695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61DA3" w:rsidRPr="00BF791A" w:rsidTr="002B152C">
        <w:tc>
          <w:tcPr>
            <w:tcW w:w="1030" w:type="dxa"/>
          </w:tcPr>
          <w:p w:rsidR="00D61DA3" w:rsidRPr="00BF791A" w:rsidRDefault="00D61DA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61DA3" w:rsidRPr="00BF791A" w:rsidRDefault="00D61DA3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Pr="00C6378E">
              <w:rPr>
                <w:rFonts w:ascii="Arial" w:hAnsi="Arial" w:cs="Arial"/>
                <w:caps/>
                <w:noProof/>
                <w:sz w:val="20"/>
                <w:szCs w:val="20"/>
              </w:rPr>
              <w:t>Valdir Rodrigues de Siqueira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D61DA3" w:rsidRPr="00BF791A" w:rsidRDefault="00D61DA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61DA3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5AD7">
        <w:rPr>
          <w:rFonts w:ascii="Arial" w:hAnsi="Arial" w:cs="Arial"/>
        </w:rPr>
        <w:t xml:space="preserve">Moção Congratulatória a </w:t>
      </w:r>
      <w:r w:rsidRPr="00C6378E">
        <w:rPr>
          <w:rFonts w:ascii="Arial" w:hAnsi="Arial" w:cs="Arial"/>
          <w:caps/>
          <w:noProof/>
        </w:rPr>
        <w:t>Valdir Rodrigues de Siqueira</w:t>
      </w:r>
      <w:r w:rsidRPr="00AC5AD7">
        <w:rPr>
          <w:rFonts w:ascii="Arial" w:hAnsi="Arial" w:cs="Arial"/>
        </w:rPr>
        <w:t xml:space="preserve"> por oportunidade de sua aposentadoria no serviço público municipal.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registramos nossos sinceros agradecimentos pelos serviços prestados ao Município.</w:t>
      </w:r>
    </w:p>
    <w:p w:rsidR="00D61DA3" w:rsidRPr="00BF791A" w:rsidRDefault="00D61DA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de maio de 2016.</w:t>
      </w: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Default="00D61DA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5AD7">
        <w:rPr>
          <w:rFonts w:ascii="Arial" w:eastAsia="MS Mincho" w:hAnsi="Arial" w:cs="Arial"/>
          <w:b/>
          <w:lang w:eastAsia="ja-JP"/>
        </w:rPr>
        <w:t>ROSE GASPAR</w:t>
      </w:r>
    </w:p>
    <w:p w:rsidR="00D61DA3" w:rsidRDefault="00D61DA3" w:rsidP="00122015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D61DA3" w:rsidSect="00D61DA3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5AD7">
        <w:rPr>
          <w:rFonts w:ascii="Arial" w:eastAsia="MS Mincho" w:hAnsi="Arial" w:cs="Arial"/>
          <w:lang w:eastAsia="ja-JP"/>
        </w:rPr>
        <w:t>Vereadora - PT</w:t>
      </w:r>
      <w:bookmarkStart w:id="0" w:name="_GoBack"/>
      <w:bookmarkEnd w:id="0"/>
    </w:p>
    <w:p w:rsidR="00D61DA3" w:rsidRPr="00AC5AD7" w:rsidRDefault="00D61DA3" w:rsidP="00AC5AD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D61DA3" w:rsidRPr="00AC5AD7" w:rsidSect="00D61DA3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771" w:rsidRDefault="00465771">
      <w:r>
        <w:separator/>
      </w:r>
    </w:p>
  </w:endnote>
  <w:endnote w:type="continuationSeparator" w:id="0">
    <w:p w:rsidR="00465771" w:rsidRDefault="00465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771" w:rsidRDefault="00465771">
      <w:r>
        <w:separator/>
      </w:r>
    </w:p>
  </w:footnote>
  <w:footnote w:type="continuationSeparator" w:id="0">
    <w:p w:rsidR="00465771" w:rsidRDefault="00465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DA3" w:rsidRDefault="00D61DA3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5FFED272" wp14:editId="4DDC544D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5" name="Conector reto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5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" strokecolor="#7f7f7f [1612]" strokeweight=".5pt">
              <w10:wrap anchorx="page" anchory="page"/>
            </v:line>
          </w:pict>
        </mc:Fallback>
      </mc:AlternateContent>
    </w: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716608" behindDoc="0" locked="0" layoutInCell="0" allowOverlap="1" wp14:anchorId="189AF59A" wp14:editId="0BCCD07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EB04D6" w:rsidRDefault="00D61D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jwrQIAAKk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F5kmPCtAgAAqQ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D61DA3" w:rsidRPr="00EB04D6" w:rsidRDefault="00D61D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0" allowOverlap="1" wp14:anchorId="4B653B11" wp14:editId="0597E7F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DA3" w:rsidRPr="00F73DA3" w:rsidRDefault="00D61DA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61DA3" w:rsidRPr="00F73DA3" w:rsidRDefault="00D61DA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GW3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IwwZbe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D61DA3" w:rsidRPr="00F73DA3" w:rsidRDefault="00D61DA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61DA3" w:rsidRPr="00F73DA3" w:rsidRDefault="00D61DA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2FAB0B68" wp14:editId="4FE1675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57" name="Imagem 57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C4F14A" wp14:editId="7E698849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19E41A5" wp14:editId="1F492AC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FB44AC" wp14:editId="46866AA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61312" behindDoc="0" locked="0" layoutInCell="0" allowOverlap="1" wp14:anchorId="2DB65F49" wp14:editId="48724C7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45CE5"/>
    <w:rsid w:val="00094490"/>
    <w:rsid w:val="000958D5"/>
    <w:rsid w:val="000D638F"/>
    <w:rsid w:val="000F466D"/>
    <w:rsid w:val="00122015"/>
    <w:rsid w:val="0014591F"/>
    <w:rsid w:val="00172E81"/>
    <w:rsid w:val="00181CD2"/>
    <w:rsid w:val="001A1342"/>
    <w:rsid w:val="001B31ED"/>
    <w:rsid w:val="001F13C3"/>
    <w:rsid w:val="00204ED7"/>
    <w:rsid w:val="00253C82"/>
    <w:rsid w:val="002A04D6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C40C6"/>
    <w:rsid w:val="00412795"/>
    <w:rsid w:val="004577D1"/>
    <w:rsid w:val="0046577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56F9D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5AD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61DA3"/>
    <w:rsid w:val="00D73E27"/>
    <w:rsid w:val="00D9722A"/>
    <w:rsid w:val="00DA16EF"/>
    <w:rsid w:val="00DB48F6"/>
    <w:rsid w:val="00E11F92"/>
    <w:rsid w:val="00E14190"/>
    <w:rsid w:val="00E14F37"/>
    <w:rsid w:val="00E3022D"/>
    <w:rsid w:val="00E85497"/>
    <w:rsid w:val="00E86C30"/>
    <w:rsid w:val="00E90C30"/>
    <w:rsid w:val="00EB04D6"/>
    <w:rsid w:val="00ED2065"/>
    <w:rsid w:val="00F27895"/>
    <w:rsid w:val="00F420E5"/>
    <w:rsid w:val="00F73DA3"/>
    <w:rsid w:val="00FA3CFC"/>
    <w:rsid w:val="00FD6081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15114-D2EE-4CF6-8A5A-9188A445B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115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2016-05-02T15:27:00Z</dcterms:created>
  <dcterms:modified xsi:type="dcterms:W3CDTF">2016-05-02T15:27:00Z</dcterms:modified>
</cp:coreProperties>
</file>