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236E5">
        <w:rPr>
          <w:rFonts w:ascii="Arial" w:hAnsi="Arial" w:cs="Arial"/>
          <w:b/>
          <w:caps/>
          <w:sz w:val="28"/>
          <w:szCs w:val="28"/>
        </w:rPr>
        <w:t>733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236E5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Editora Fórum e ao advogado </w:t>
            </w: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 xml:space="preserve">Fernando Gaspar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Neisser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pelo lançamento do livro intitulado “Crime e Mentira na Política”, ocorrido no dia 4 de maio do corrente, na sede da FIESP, na cidade de São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Paulo.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236E5" w:rsidRPr="004236E5">
        <w:rPr>
          <w:rFonts w:ascii="Arial" w:hAnsi="Arial" w:cs="Arial"/>
        </w:rPr>
        <w:t xml:space="preserve">Moção Congratulatória à </w:t>
      </w:r>
      <w:proofErr w:type="gramStart"/>
      <w:r w:rsidR="004236E5" w:rsidRPr="004236E5">
        <w:rPr>
          <w:rFonts w:ascii="Arial" w:hAnsi="Arial" w:cs="Arial"/>
        </w:rPr>
        <w:t>Editora Fórum</w:t>
      </w:r>
      <w:proofErr w:type="gramEnd"/>
      <w:r w:rsidR="004236E5" w:rsidRPr="004236E5">
        <w:rPr>
          <w:rFonts w:ascii="Arial" w:hAnsi="Arial" w:cs="Arial"/>
        </w:rPr>
        <w:t xml:space="preserve"> e ao advogado Fernando Gaspar </w:t>
      </w:r>
      <w:proofErr w:type="spellStart"/>
      <w:r w:rsidR="004236E5" w:rsidRPr="004236E5">
        <w:rPr>
          <w:rFonts w:ascii="Arial" w:hAnsi="Arial" w:cs="Arial"/>
        </w:rPr>
        <w:t>Neisser</w:t>
      </w:r>
      <w:proofErr w:type="spellEnd"/>
      <w:r w:rsidR="004236E5" w:rsidRPr="004236E5">
        <w:rPr>
          <w:rFonts w:ascii="Arial" w:hAnsi="Arial" w:cs="Arial"/>
        </w:rPr>
        <w:t xml:space="preserve"> pelo lançamento do livro intitulado “Crime e Mentira na Política”, ocorrido no dia 4 de maio do corrente, na sede da FIESP, na cidade de São Paulo.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236E5">
        <w:rPr>
          <w:rFonts w:ascii="Arial" w:hAnsi="Arial" w:cs="Arial"/>
        </w:rPr>
        <w:t>11 de maio de 2016.</w:t>
      </w:r>
    </w:p>
    <w:p w:rsidR="004236E5" w:rsidRDefault="004236E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36E5" w:rsidRDefault="004236E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36E5" w:rsidRDefault="004236E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36E5" w:rsidRPr="00A34F2C" w:rsidRDefault="004236E5" w:rsidP="004236E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4236E5" w:rsidRPr="00A34F2C" w:rsidRDefault="004236E5" w:rsidP="004236E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p w:rsidR="004236E5" w:rsidRPr="000F466D" w:rsidRDefault="004236E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4236E5" w:rsidRPr="000F466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AA8" w:rsidRDefault="007A6AA8">
      <w:r>
        <w:separator/>
      </w:r>
    </w:p>
  </w:endnote>
  <w:endnote w:type="continuationSeparator" w:id="0">
    <w:p w:rsidR="007A6AA8" w:rsidRDefault="007A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AA8" w:rsidRDefault="007A6AA8">
      <w:r>
        <w:separator/>
      </w:r>
    </w:p>
  </w:footnote>
  <w:footnote w:type="continuationSeparator" w:id="0">
    <w:p w:rsidR="007A6AA8" w:rsidRDefault="007A6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51C1A97" wp14:editId="0234F79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0A0795" wp14:editId="2CD1C8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106F7C" wp14:editId="1C919ED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236E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6AA8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DFD7-C80B-4478-A75F-39AC146B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2016-05-06T14:01:00Z</dcterms:created>
  <dcterms:modified xsi:type="dcterms:W3CDTF">2016-05-06T14:01:00Z</dcterms:modified>
</cp:coreProperties>
</file>