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85DC2">
        <w:rPr>
          <w:rFonts w:ascii="Arial" w:hAnsi="Arial" w:cs="Arial"/>
          <w:b/>
          <w:caps/>
          <w:sz w:val="28"/>
          <w:szCs w:val="28"/>
        </w:rPr>
        <w:t>784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885DC2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885DC2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 Dia do Defensor Público, comemorado em 19 de maio.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85DC2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885DC2" w:rsidRPr="00885DC2">
        <w:rPr>
          <w:rFonts w:ascii="Arial" w:hAnsi="Arial" w:cs="Arial"/>
        </w:rPr>
        <w:t>Moção Comemorativa ao Dia do Defensor Público, comemorado em 19 de maio.</w:t>
      </w:r>
    </w:p>
    <w:p w:rsidR="0001701B" w:rsidRDefault="0001701B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Enaltecemos a </w:t>
      </w:r>
      <w:r w:rsidRPr="0001701B">
        <w:rPr>
          <w:rFonts w:ascii="Arial" w:hAnsi="Arial" w:cs="Arial"/>
        </w:rPr>
        <w:t xml:space="preserve">importância do trabalho desempenhado por esses profissionais </w:t>
      </w:r>
      <w:bookmarkStart w:id="0" w:name="_GoBack"/>
      <w:bookmarkEnd w:id="0"/>
      <w:r>
        <w:rPr>
          <w:rFonts w:ascii="Arial" w:hAnsi="Arial" w:cs="Arial"/>
        </w:rPr>
        <w:t>e desejamos a todos muito êxito na carreira.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85DC2">
        <w:rPr>
          <w:rFonts w:ascii="Arial" w:hAnsi="Arial" w:cs="Arial"/>
        </w:rPr>
        <w:t>18 de maio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885DC2" w:rsidRDefault="00885DC2" w:rsidP="00FA470F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885DC2" w:rsidRPr="00885DC2" w:rsidTr="00B01EDF">
        <w:tc>
          <w:tcPr>
            <w:tcW w:w="9212" w:type="dxa"/>
          </w:tcPr>
          <w:p w:rsidR="00885DC2" w:rsidRPr="00885DC2" w:rsidRDefault="00885DC2" w:rsidP="00885DC2">
            <w:pPr>
              <w:jc w:val="center"/>
              <w:rPr>
                <w:rFonts w:ascii="Arial" w:hAnsi="Arial"/>
                <w:b/>
                <w:smallCaps/>
              </w:rPr>
            </w:pPr>
            <w:r w:rsidRPr="00885DC2">
              <w:rPr>
                <w:rFonts w:ascii="Arial" w:hAnsi="Arial"/>
                <w:b/>
                <w:smallCaps/>
              </w:rPr>
              <w:t>VALMIR DO PARQUE MEIA LUA</w:t>
            </w:r>
          </w:p>
          <w:p w:rsidR="00885DC2" w:rsidRPr="00885DC2" w:rsidRDefault="00885DC2" w:rsidP="00885DC2">
            <w:pPr>
              <w:jc w:val="center"/>
              <w:rPr>
                <w:rFonts w:ascii="Arial" w:hAnsi="Arial" w:cs="Arial"/>
                <w:b/>
              </w:rPr>
            </w:pPr>
            <w:r w:rsidRPr="00885DC2">
              <w:rPr>
                <w:rFonts w:ascii="Arial" w:hAnsi="Arial"/>
              </w:rPr>
              <w:t>Vereador - PSDC</w:t>
            </w:r>
          </w:p>
        </w:tc>
      </w:tr>
    </w:tbl>
    <w:p w:rsidR="00885DC2" w:rsidRPr="00885DC2" w:rsidRDefault="00885DC2" w:rsidP="00885DC2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885DC2" w:rsidRDefault="00885DC2" w:rsidP="00FA470F">
      <w:pPr>
        <w:spacing w:line="360" w:lineRule="auto"/>
        <w:rPr>
          <w:rFonts w:ascii="Arial" w:hAnsi="Arial" w:cs="Arial"/>
        </w:rPr>
      </w:pPr>
    </w:p>
    <w:p w:rsidR="00885DC2" w:rsidRPr="002A7434" w:rsidRDefault="00885DC2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59D" w:rsidRDefault="00C8259D">
      <w:r>
        <w:separator/>
      </w:r>
    </w:p>
  </w:endnote>
  <w:endnote w:type="continuationSeparator" w:id="0">
    <w:p w:rsidR="00C8259D" w:rsidRDefault="00C8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59D" w:rsidRDefault="00C8259D">
      <w:r>
        <w:separator/>
      </w:r>
    </w:p>
  </w:footnote>
  <w:footnote w:type="continuationSeparator" w:id="0">
    <w:p w:rsidR="00C8259D" w:rsidRDefault="00C825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1701B"/>
    <w:rsid w:val="00094490"/>
    <w:rsid w:val="000958D5"/>
    <w:rsid w:val="0014591F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85DC2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65A80"/>
    <w:rsid w:val="00C8259D"/>
    <w:rsid w:val="00C944C8"/>
    <w:rsid w:val="00C9743C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659C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11</TotalTime>
  <Pages>1</Pages>
  <Words>109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2016-05-17T12:17:00Z</dcterms:created>
  <dcterms:modified xsi:type="dcterms:W3CDTF">2016-05-17T14:50:00Z</dcterms:modified>
</cp:coreProperties>
</file>