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74543">
        <w:rPr>
          <w:rFonts w:ascii="Arial" w:hAnsi="Arial" w:cs="Arial"/>
          <w:b/>
          <w:caps/>
          <w:sz w:val="28"/>
          <w:szCs w:val="28"/>
        </w:rPr>
        <w:t>797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74543" w:rsidP="00E7454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543">
              <w:rPr>
                <w:rFonts w:ascii="Arial" w:hAnsi="Arial" w:cs="Arial"/>
                <w:sz w:val="20"/>
                <w:szCs w:val="20"/>
              </w:rPr>
              <w:t xml:space="preserve">À EDP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E74543">
              <w:rPr>
                <w:rFonts w:ascii="Arial" w:hAnsi="Arial" w:cs="Arial"/>
                <w:sz w:val="20"/>
                <w:szCs w:val="20"/>
              </w:rPr>
              <w:t xml:space="preserve"> Bandeirante Energia S/A, solicitando que seja feita a poda da árvore localizada na Rua João Batista de Santana, defronte do nº 1237, no Bairro Bandeira Branca II</w:t>
            </w:r>
            <w:r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</w:t>
            </w:r>
            <w:r w:rsidRPr="00E7454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74543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E74543" w:rsidRPr="00E74543">
        <w:rPr>
          <w:rFonts w:ascii="Arial" w:hAnsi="Arial" w:cs="Arial"/>
        </w:rPr>
        <w:t>à EDP – Bandeirante Energia S/A solicitando que seja feita a poda da árvore localizada na Rua João Batista de Santana, defronte do nº 1237, no Bairro Bandeira Branca II</w:t>
      </w:r>
      <w:r w:rsidR="00E74543">
        <w:rPr>
          <w:rFonts w:ascii="Arial" w:hAnsi="Arial" w:cs="Arial"/>
        </w:rPr>
        <w:t>, neste Município</w:t>
      </w:r>
      <w:r w:rsidR="00E74543" w:rsidRPr="00E74543">
        <w:rPr>
          <w:rFonts w:ascii="Arial" w:hAnsi="Arial" w:cs="Arial"/>
        </w:rPr>
        <w:t>.</w:t>
      </w:r>
    </w:p>
    <w:p w:rsidR="00691CF5" w:rsidRPr="00691CF5" w:rsidRDefault="00E74543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</w:t>
      </w:r>
      <w:r w:rsidRPr="00E74543">
        <w:rPr>
          <w:rFonts w:ascii="Arial" w:hAnsi="Arial" w:cs="Arial"/>
        </w:rPr>
        <w:t xml:space="preserve"> solicitação é feita em nome dos moradores</w:t>
      </w:r>
      <w:r>
        <w:rPr>
          <w:rFonts w:ascii="Arial" w:hAnsi="Arial" w:cs="Arial"/>
        </w:rPr>
        <w:t>,</w:t>
      </w:r>
      <w:r w:rsidRPr="00E74543">
        <w:rPr>
          <w:rFonts w:ascii="Arial" w:hAnsi="Arial" w:cs="Arial"/>
        </w:rPr>
        <w:t xml:space="preserve"> que se sentem inseguros devido ao</w:t>
      </w:r>
      <w:r w:rsidR="00412D2C">
        <w:rPr>
          <w:rFonts w:ascii="Arial" w:hAnsi="Arial" w:cs="Arial"/>
        </w:rPr>
        <w:t xml:space="preserve"> risco dos</w:t>
      </w:r>
      <w:r w:rsidRPr="00E74543">
        <w:rPr>
          <w:rFonts w:ascii="Arial" w:hAnsi="Arial" w:cs="Arial"/>
        </w:rPr>
        <w:t xml:space="preserve"> galhos da </w:t>
      </w:r>
      <w:r>
        <w:rPr>
          <w:rFonts w:ascii="Arial" w:hAnsi="Arial" w:cs="Arial"/>
        </w:rPr>
        <w:t xml:space="preserve">referida </w:t>
      </w:r>
      <w:r w:rsidRPr="00E74543">
        <w:rPr>
          <w:rFonts w:ascii="Arial" w:hAnsi="Arial" w:cs="Arial"/>
        </w:rPr>
        <w:t xml:space="preserve">árvore </w:t>
      </w:r>
      <w:r w:rsidR="00412D2C">
        <w:rPr>
          <w:rFonts w:ascii="Arial" w:hAnsi="Arial" w:cs="Arial"/>
        </w:rPr>
        <w:t>se entrelaçarem à</w:t>
      </w:r>
      <w:r w:rsidRPr="00E74543">
        <w:rPr>
          <w:rFonts w:ascii="Arial" w:hAnsi="Arial" w:cs="Arial"/>
        </w:rPr>
        <w:t xml:space="preserve"> rede elétrica, podendo causar acidentes no local, principalmente em dias de chuva ou de ventos mais </w:t>
      </w:r>
      <w:proofErr w:type="gramStart"/>
      <w:r w:rsidRPr="00E74543">
        <w:rPr>
          <w:rFonts w:ascii="Arial" w:hAnsi="Arial" w:cs="Arial"/>
        </w:rPr>
        <w:t>fortes.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E74543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  <w:bookmarkStart w:id="0" w:name="_GoBack"/>
      <w:bookmarkEnd w:id="0"/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74543">
        <w:rPr>
          <w:rFonts w:ascii="Arial" w:hAnsi="Arial" w:cs="Arial"/>
        </w:rPr>
        <w:t>18 de maio de 2016.</w:t>
      </w:r>
    </w:p>
    <w:p w:rsidR="00E74543" w:rsidRDefault="00E7454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74543" w:rsidRDefault="00E7454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74543" w:rsidRDefault="00E74543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74543" w:rsidRPr="00A34F2C" w:rsidRDefault="00E74543" w:rsidP="00E7454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E74543" w:rsidRPr="00A34F2C" w:rsidRDefault="00E74543" w:rsidP="00E7454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E74543" w:rsidRPr="00A34F2C" w:rsidRDefault="00E74543" w:rsidP="00E7454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sectPr w:rsidR="00E74543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C11" w:rsidRDefault="007D1C11">
      <w:r>
        <w:separator/>
      </w:r>
    </w:p>
  </w:endnote>
  <w:endnote w:type="continuationSeparator" w:id="0">
    <w:p w:rsidR="007D1C11" w:rsidRDefault="007D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C11" w:rsidRDefault="007D1C11">
      <w:r>
        <w:separator/>
      </w:r>
    </w:p>
  </w:footnote>
  <w:footnote w:type="continuationSeparator" w:id="0">
    <w:p w:rsidR="007D1C11" w:rsidRDefault="007D1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9CFAD8" wp14:editId="0F5002B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B85F770" wp14:editId="2D7230F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0CC82AB" wp14:editId="10BD89E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2611E97" wp14:editId="72DF6A5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12D2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D1C1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74543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2016-05-16T12:45:00Z</dcterms:created>
  <dcterms:modified xsi:type="dcterms:W3CDTF">2016-05-16T12:45:00Z</dcterms:modified>
</cp:coreProperties>
</file>