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0F8F">
        <w:rPr>
          <w:rFonts w:ascii="Arial" w:hAnsi="Arial" w:cs="Arial"/>
          <w:b/>
          <w:caps/>
          <w:sz w:val="28"/>
          <w:szCs w:val="28"/>
        </w:rPr>
        <w:t>798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2168B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356E0" w:rsidRPr="00691CF5" w:rsidTr="0024758A">
        <w:tc>
          <w:tcPr>
            <w:tcW w:w="1030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356E0" w:rsidRPr="00691CF5" w:rsidRDefault="006D0F8F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execução de serviços de capina e limpeza, bem como o conserto de muro de sua propriedade localizada na Rua Emílio de Menezes, ao lado do nº 96, na Vila Zezé,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D0F8F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="006D0F8F">
        <w:rPr>
          <w:rFonts w:ascii="Arial" w:hAnsi="Arial" w:cs="Arial"/>
          <w:b/>
        </w:rPr>
        <w:t>,</w:t>
      </w:r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D0F8F">
        <w:rPr>
          <w:rFonts w:ascii="Arial" w:hAnsi="Arial" w:cs="Arial"/>
        </w:rPr>
        <w:t xml:space="preserve">, seja oficiado à </w:t>
      </w:r>
      <w:r w:rsidR="00A94F14">
        <w:rPr>
          <w:rFonts w:ascii="Arial" w:hAnsi="Arial" w:cs="Arial"/>
        </w:rPr>
        <w:t>EDP – Bandeirante Energia S/A</w:t>
      </w:r>
      <w:bookmarkStart w:id="0" w:name="_GoBack"/>
      <w:bookmarkEnd w:id="0"/>
      <w:r w:rsidR="006D0F8F" w:rsidRPr="006D0F8F">
        <w:rPr>
          <w:rFonts w:ascii="Arial" w:hAnsi="Arial" w:cs="Arial"/>
        </w:rPr>
        <w:t xml:space="preserve"> solicitando a execução de serviços de capina e limpeza, bem como o conserto de muro de sua propriedade localizada na Rua Emílio de Menezes, ao lado do nº 96, na Vila Zezé, neste Município. </w:t>
      </w:r>
    </w:p>
    <w:p w:rsidR="00414E72" w:rsidRDefault="00414E72" w:rsidP="00414E7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a referida propriedade encontra-se tomada por lixo, entulho e demais materiais que oferecem condições para a proliferação de animais nocivos à saúde da população daquela região.</w:t>
      </w:r>
      <w:r w:rsidRPr="00412E66">
        <w:rPr>
          <w:rFonts w:ascii="Arial" w:hAnsi="Arial" w:cs="Arial"/>
        </w:rPr>
        <w:t xml:space="preserve"> </w:t>
      </w:r>
    </w:p>
    <w:p w:rsidR="00414E72" w:rsidRDefault="00414E72" w:rsidP="00414E7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>
        <w:rPr>
          <w:rFonts w:ascii="Arial" w:hAnsi="Arial" w:cs="Arial"/>
        </w:rPr>
        <w:t xml:space="preserve">a </w:t>
      </w:r>
      <w:r w:rsidRPr="00134D18">
        <w:rPr>
          <w:rFonts w:ascii="Arial" w:hAnsi="Arial" w:cs="Arial"/>
        </w:rPr>
        <w:t>EDP -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D0F8F">
        <w:rPr>
          <w:rFonts w:ascii="Arial" w:hAnsi="Arial" w:cs="Arial"/>
        </w:rPr>
        <w:t>18 de maio de 2016.</w:t>
      </w:r>
    </w:p>
    <w:p w:rsidR="008356E0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414E72" w:rsidRPr="00691CF5" w:rsidRDefault="00414E72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6D0F8F" w:rsidRPr="006D0F8F" w:rsidRDefault="006D0F8F" w:rsidP="006D0F8F">
      <w:pPr>
        <w:jc w:val="center"/>
        <w:rPr>
          <w:rFonts w:ascii="Arial" w:hAnsi="Arial" w:cs="Arial"/>
          <w:b/>
        </w:rPr>
      </w:pPr>
      <w:r w:rsidRPr="006D0F8F">
        <w:rPr>
          <w:rFonts w:ascii="Arial" w:hAnsi="Arial" w:cs="Arial"/>
          <w:b/>
        </w:rPr>
        <w:t>ARILDO BATISTA</w:t>
      </w:r>
    </w:p>
    <w:p w:rsidR="006D0F8F" w:rsidRPr="006D0F8F" w:rsidRDefault="006D0F8F" w:rsidP="006D0F8F">
      <w:pPr>
        <w:jc w:val="center"/>
        <w:rPr>
          <w:rFonts w:ascii="Arial" w:hAnsi="Arial" w:cs="Arial"/>
        </w:rPr>
      </w:pPr>
      <w:r w:rsidRPr="006D0F8F">
        <w:rPr>
          <w:rFonts w:ascii="Arial" w:hAnsi="Arial" w:cs="Arial"/>
        </w:rPr>
        <w:t>Vereador – PT</w:t>
      </w:r>
    </w:p>
    <w:p w:rsidR="006D0F8F" w:rsidRPr="006D0F8F" w:rsidRDefault="006D0F8F" w:rsidP="006D0F8F">
      <w:pPr>
        <w:jc w:val="center"/>
        <w:rPr>
          <w:rFonts w:ascii="Arial" w:hAnsi="Arial"/>
        </w:rPr>
      </w:pPr>
      <w:r w:rsidRPr="006D0F8F">
        <w:rPr>
          <w:rFonts w:ascii="Arial" w:hAnsi="Arial"/>
        </w:rPr>
        <w:t>Presidente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414E72" w:rsidRDefault="00414E72" w:rsidP="00414E72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798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7006F3"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8356E0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F57F88" w:rsidRPr="00691CF5" w:rsidRDefault="00F57F8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F57F88" w:rsidP="00F57F88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901440" cy="2926080"/>
            <wp:effectExtent l="0" t="0" r="3810" b="7620"/>
            <wp:docPr id="4" name="Imagem 4" descr="C:\Users\Salete\AppData\Local\Microsoft\Windows\Temporary Internet Files\Content.Word\DSCN7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DSCN76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6420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AFD" w:rsidRDefault="001B2AFD">
      <w:r>
        <w:separator/>
      </w:r>
    </w:p>
  </w:endnote>
  <w:endnote w:type="continuationSeparator" w:id="0">
    <w:p w:rsidR="001B2AFD" w:rsidRDefault="001B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AFD" w:rsidRDefault="001B2AFD">
      <w:r>
        <w:separator/>
      </w:r>
    </w:p>
  </w:footnote>
  <w:footnote w:type="continuationSeparator" w:id="0">
    <w:p w:rsidR="001B2AFD" w:rsidRDefault="001B2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B2AFD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168B"/>
    <w:rsid w:val="00323F0F"/>
    <w:rsid w:val="00397FF3"/>
    <w:rsid w:val="003B3EB7"/>
    <w:rsid w:val="003D675E"/>
    <w:rsid w:val="003F5422"/>
    <w:rsid w:val="00412795"/>
    <w:rsid w:val="00414E72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0F8F"/>
    <w:rsid w:val="006D6F7D"/>
    <w:rsid w:val="006E7E66"/>
    <w:rsid w:val="007006F3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67728"/>
    <w:rsid w:val="009768E6"/>
    <w:rsid w:val="00982B8C"/>
    <w:rsid w:val="009A2ABD"/>
    <w:rsid w:val="009B207E"/>
    <w:rsid w:val="009B32F8"/>
    <w:rsid w:val="009D23EB"/>
    <w:rsid w:val="009D50D4"/>
    <w:rsid w:val="009E1F05"/>
    <w:rsid w:val="00A46B01"/>
    <w:rsid w:val="00A74676"/>
    <w:rsid w:val="00A77A4B"/>
    <w:rsid w:val="00A92CB9"/>
    <w:rsid w:val="00A94F14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D736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57F88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15</TotalTime>
  <Pages>2</Pages>
  <Words>178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2016-05-17T12:24:00Z</cp:lastPrinted>
  <dcterms:created xsi:type="dcterms:W3CDTF">2016-05-17T11:54:00Z</dcterms:created>
  <dcterms:modified xsi:type="dcterms:W3CDTF">2016-05-17T14:49:00Z</dcterms:modified>
</cp:coreProperties>
</file>