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62528">
        <w:rPr>
          <w:rFonts w:ascii="Arial" w:hAnsi="Arial" w:cs="Arial"/>
          <w:b/>
          <w:caps/>
          <w:sz w:val="28"/>
          <w:szCs w:val="28"/>
        </w:rPr>
        <w:t>824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6252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528">
              <w:rPr>
                <w:rFonts w:ascii="Arial" w:hAnsi="Arial" w:cs="Arial"/>
                <w:sz w:val="20"/>
                <w:szCs w:val="20"/>
              </w:rPr>
              <w:t xml:space="preserve">Moção Comemorativa ao Dia da Imprensa, celebrado em 1º de </w:t>
            </w:r>
            <w:proofErr w:type="gramStart"/>
            <w:r w:rsidRPr="00062528">
              <w:rPr>
                <w:rFonts w:ascii="Arial" w:hAnsi="Arial" w:cs="Arial"/>
                <w:sz w:val="20"/>
                <w:szCs w:val="20"/>
              </w:rPr>
              <w:t>junho.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72352" w:rsidRPr="00172352">
        <w:rPr>
          <w:rFonts w:ascii="Arial" w:hAnsi="Arial" w:cs="Arial"/>
        </w:rPr>
        <w:t>Moção Comemorativa ao Dia da Imprensa, celebrado</w:t>
      </w:r>
      <w:proofErr w:type="gramEnd"/>
      <w:r w:rsidR="00172352" w:rsidRPr="00172352">
        <w:rPr>
          <w:rFonts w:ascii="Arial" w:hAnsi="Arial" w:cs="Arial"/>
        </w:rPr>
        <w:t xml:space="preserve"> em 1º de junho</w:t>
      </w:r>
      <w:r w:rsidR="00172352">
        <w:rPr>
          <w:rFonts w:ascii="Arial" w:hAnsi="Arial" w:cs="Arial"/>
        </w:rPr>
        <w:t>.</w:t>
      </w:r>
    </w:p>
    <w:p w:rsidR="00172352" w:rsidRPr="00172352" w:rsidRDefault="00172352" w:rsidP="001723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72352">
        <w:rPr>
          <w:rFonts w:ascii="Arial" w:hAnsi="Arial" w:cs="Arial"/>
        </w:rPr>
        <w:t xml:space="preserve">A imprensa é um dos esteios da Ordem, da Democracia e do Progresso. </w:t>
      </w:r>
      <w:r>
        <w:rPr>
          <w:rFonts w:ascii="Arial" w:hAnsi="Arial" w:cs="Arial"/>
        </w:rPr>
        <w:t>Por meio</w:t>
      </w:r>
      <w:bookmarkStart w:id="0" w:name="_GoBack"/>
      <w:bookmarkEnd w:id="0"/>
      <w:r w:rsidRPr="00172352">
        <w:rPr>
          <w:rFonts w:ascii="Arial" w:hAnsi="Arial" w:cs="Arial"/>
        </w:rPr>
        <w:t xml:space="preserve"> dela se propagam as boas e generosas causas, se difundem conhecimentos e pregam-se princípios e ideias. </w:t>
      </w:r>
    </w:p>
    <w:p w:rsidR="00172352" w:rsidRPr="00172352" w:rsidRDefault="00172352" w:rsidP="001723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72352">
        <w:rPr>
          <w:rFonts w:ascii="Arial" w:hAnsi="Arial" w:cs="Arial"/>
        </w:rPr>
        <w:t>Até o ano de 1999, o Dia da Imprensa era celebrado no dia 10 de setembro, por ser a data da circulação inaugural do jornal Gazeta do Rio de Janeiro, periódico da Corte.</w:t>
      </w:r>
    </w:p>
    <w:p w:rsidR="00172352" w:rsidRDefault="00172352" w:rsidP="001723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72352">
        <w:rPr>
          <w:rFonts w:ascii="Arial" w:hAnsi="Arial" w:cs="Arial"/>
        </w:rPr>
        <w:t xml:space="preserve">Entretanto, por intermédio da Lei nº 9.831, de 13 de setembro de 1999, a data passou a ser </w:t>
      </w:r>
      <w:proofErr w:type="gramStart"/>
      <w:r w:rsidRPr="00172352">
        <w:rPr>
          <w:rFonts w:ascii="Arial" w:hAnsi="Arial" w:cs="Arial"/>
        </w:rPr>
        <w:t>comemorada no dia 1º de junho</w:t>
      </w:r>
      <w:proofErr w:type="gramEnd"/>
      <w:r w:rsidRPr="00172352">
        <w:rPr>
          <w:rFonts w:ascii="Arial" w:hAnsi="Arial" w:cs="Arial"/>
        </w:rPr>
        <w:t>, por marcar o início da circulação do Correio Braziliense, periódico fundado por Hipólito José da Costa em 1808.</w:t>
      </w:r>
    </w:p>
    <w:p w:rsidR="00BF791A" w:rsidRPr="00BF791A" w:rsidRDefault="00BF791A" w:rsidP="001723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62528">
        <w:rPr>
          <w:rFonts w:ascii="Arial" w:hAnsi="Arial" w:cs="Arial"/>
        </w:rPr>
        <w:t>25 de maio de 2016.</w:t>
      </w:r>
    </w:p>
    <w:p w:rsidR="00062528" w:rsidRDefault="0006252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528" w:rsidRDefault="0006252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528" w:rsidRDefault="0006252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62528" w:rsidRPr="00A34F2C" w:rsidRDefault="00062528" w:rsidP="0006252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062528" w:rsidRPr="00A34F2C" w:rsidRDefault="00062528" w:rsidP="0006252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062528" w:rsidRPr="00A34F2C" w:rsidRDefault="00062528" w:rsidP="00062528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062528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50" w:rsidRDefault="00895750">
      <w:r>
        <w:separator/>
      </w:r>
    </w:p>
  </w:endnote>
  <w:endnote w:type="continuationSeparator" w:id="0">
    <w:p w:rsidR="00895750" w:rsidRDefault="0089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50" w:rsidRDefault="00895750">
      <w:r>
        <w:separator/>
      </w:r>
    </w:p>
  </w:footnote>
  <w:footnote w:type="continuationSeparator" w:id="0">
    <w:p w:rsidR="00895750" w:rsidRDefault="0089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B87ABD" wp14:editId="3B498817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F6B59F" wp14:editId="29A251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318CE0E" wp14:editId="79A5C4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76D8587" wp14:editId="6FA8768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62528"/>
    <w:rsid w:val="00094490"/>
    <w:rsid w:val="000958D5"/>
    <w:rsid w:val="000D638F"/>
    <w:rsid w:val="000F466D"/>
    <w:rsid w:val="0014591F"/>
    <w:rsid w:val="00172352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95750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FBF0-4A98-4C51-9E47-4280DB10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2016-05-23T12:28:00Z</dcterms:created>
  <dcterms:modified xsi:type="dcterms:W3CDTF">2016-05-23T12:28:00Z</dcterms:modified>
</cp:coreProperties>
</file>