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EC11BF">
        <w:rPr>
          <w:rFonts w:ascii="Arial" w:hAnsi="Arial" w:cs="Arial"/>
          <w:b/>
          <w:caps/>
          <w:sz w:val="28"/>
          <w:szCs w:val="28"/>
        </w:rPr>
        <w:t>844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4C2B47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2B47">
              <w:rPr>
                <w:rFonts w:ascii="Arial" w:hAnsi="Arial" w:cs="Arial"/>
                <w:sz w:val="20"/>
                <w:szCs w:val="20"/>
              </w:rPr>
              <w:t xml:space="preserve">À JTU - Jacareí Transporte Urbano Ltda., solicitando que determine aos cobradores a liberação da catraca para o acesso de pessoas idosas à parte de trás dos coletivos nos casos em que a leitura de digital não ocorrer.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42764C" w:rsidRDefault="00691CF5" w:rsidP="002C4405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4C2B47" w:rsidRPr="004C2B47">
        <w:rPr>
          <w:rFonts w:ascii="Arial" w:hAnsi="Arial" w:cs="Arial"/>
        </w:rPr>
        <w:t>à JTU - Jacareí Transporte Urbano Ltda. solicitando que determine aos cobradores a liberação da catraca para o acesso de pessoas idosas à parte de trás dos coletivos nos casos em que a leitura de digital não ocorrer.</w:t>
      </w:r>
    </w:p>
    <w:p w:rsidR="004467A4" w:rsidRDefault="004C2B47" w:rsidP="002C4405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Tal solicitação visa melhorar a qualidade do transporte público de Jacareí, uma vez que o número de vagas reservadas para estas pessoas na parte dianteira dos </w:t>
      </w:r>
      <w:r w:rsidR="004467A4">
        <w:rPr>
          <w:rFonts w:ascii="Arial" w:hAnsi="Arial" w:cs="Arial"/>
        </w:rPr>
        <w:t>ônibus</w:t>
      </w:r>
      <w:r>
        <w:rPr>
          <w:rFonts w:ascii="Arial" w:hAnsi="Arial" w:cs="Arial"/>
        </w:rPr>
        <w:t xml:space="preserve"> é limitado </w:t>
      </w:r>
      <w:r w:rsidR="004467A4">
        <w:rPr>
          <w:rFonts w:ascii="Arial" w:hAnsi="Arial" w:cs="Arial"/>
        </w:rPr>
        <w:t>e a atual orientação da empresa é para que estas pessoas permaneçam em pé no corredor.</w:t>
      </w:r>
    </w:p>
    <w:p w:rsidR="004C2B47" w:rsidRDefault="004467A4" w:rsidP="002C4405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Salientamos que a presente sugestão também beneficiará</w:t>
      </w:r>
      <w:r w:rsidR="004C2B47">
        <w:rPr>
          <w:rFonts w:ascii="Arial" w:hAnsi="Arial" w:cs="Arial"/>
        </w:rPr>
        <w:t xml:space="preserve"> os demais passageiros</w:t>
      </w:r>
      <w:r>
        <w:rPr>
          <w:rFonts w:ascii="Arial" w:hAnsi="Arial" w:cs="Arial"/>
        </w:rPr>
        <w:t xml:space="preserve"> e a fluidez do sistema de transporte</w:t>
      </w:r>
      <w:r w:rsidR="004C2B47">
        <w:rPr>
          <w:rFonts w:ascii="Arial" w:hAnsi="Arial" w:cs="Arial"/>
        </w:rPr>
        <w:t xml:space="preserve">, pois os idosos que </w:t>
      </w:r>
      <w:r>
        <w:rPr>
          <w:rFonts w:ascii="Arial" w:hAnsi="Arial" w:cs="Arial"/>
        </w:rPr>
        <w:t>permanecem</w:t>
      </w:r>
      <w:r w:rsidR="004C2B47">
        <w:rPr>
          <w:rFonts w:ascii="Arial" w:hAnsi="Arial" w:cs="Arial"/>
        </w:rPr>
        <w:t xml:space="preserve"> na parte dianteira prejudica</w:t>
      </w:r>
      <w:r>
        <w:rPr>
          <w:rFonts w:ascii="Arial" w:hAnsi="Arial" w:cs="Arial"/>
        </w:rPr>
        <w:t>m</w:t>
      </w:r>
      <w:r w:rsidR="004C2B47">
        <w:rPr>
          <w:rFonts w:ascii="Arial" w:hAnsi="Arial" w:cs="Arial"/>
        </w:rPr>
        <w:t xml:space="preserve"> a passagem dos demais, o que faz com que os coletivos fiquem mais tempo parados nos pontos, causando atrasos e desconforto aos munícipes.</w:t>
      </w:r>
    </w:p>
    <w:p w:rsidR="004C2B47" w:rsidRDefault="004C2B47" w:rsidP="002C4405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Assim, sugerimos que </w:t>
      </w:r>
      <w:r w:rsidR="004467A4">
        <w:rPr>
          <w:rFonts w:ascii="Arial" w:hAnsi="Arial" w:cs="Arial"/>
        </w:rPr>
        <w:t xml:space="preserve">seja facilitado </w:t>
      </w:r>
      <w:r>
        <w:rPr>
          <w:rFonts w:ascii="Arial" w:hAnsi="Arial" w:cs="Arial"/>
        </w:rPr>
        <w:t>o acesso à parte traseira às pessoas idosas</w:t>
      </w:r>
      <w:r w:rsidR="004467A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4467A4">
        <w:rPr>
          <w:rFonts w:ascii="Arial" w:hAnsi="Arial" w:cs="Arial"/>
        </w:rPr>
        <w:t>no caso de falha da leitura biométrica</w:t>
      </w:r>
      <w:r w:rsidR="004467A4">
        <w:rPr>
          <w:rFonts w:ascii="Arial" w:hAnsi="Arial" w:cs="Arial"/>
        </w:rPr>
        <w:t>, mediante a</w:t>
      </w:r>
      <w:r>
        <w:rPr>
          <w:rFonts w:ascii="Arial" w:hAnsi="Arial" w:cs="Arial"/>
        </w:rPr>
        <w:t xml:space="preserve"> apresentação de um documento com foto.</w:t>
      </w:r>
      <w:bookmarkStart w:id="0" w:name="_GoBack"/>
      <w:bookmarkEnd w:id="0"/>
    </w:p>
    <w:p w:rsidR="00691CF5" w:rsidRPr="00691CF5" w:rsidRDefault="004467A4" w:rsidP="002C4405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Ao fim</w:t>
      </w:r>
      <w:r w:rsidR="00691CF5" w:rsidRPr="00691CF5">
        <w:rPr>
          <w:rFonts w:ascii="Arial" w:hAnsi="Arial" w:cs="Arial"/>
        </w:rPr>
        <w:t>, mui respeitosamente recorremos à co</w:t>
      </w:r>
      <w:r w:rsidR="004C2B47">
        <w:rPr>
          <w:rFonts w:ascii="Arial" w:hAnsi="Arial" w:cs="Arial"/>
        </w:rPr>
        <w:t xml:space="preserve">mpreensão e aos préstimos dessa empresa </w:t>
      </w:r>
      <w:r w:rsidR="00691CF5" w:rsidRPr="00691CF5">
        <w:rPr>
          <w:rFonts w:ascii="Arial" w:hAnsi="Arial" w:cs="Arial"/>
        </w:rPr>
        <w:t>e, antecipando agradecimento pela atenção dispensada, subscrevemos.</w:t>
      </w:r>
    </w:p>
    <w:p w:rsidR="00FF18D5" w:rsidRDefault="00691CF5" w:rsidP="002C4405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4C2B47">
        <w:rPr>
          <w:rFonts w:ascii="Arial" w:hAnsi="Arial" w:cs="Arial"/>
        </w:rPr>
        <w:t>25 de maio de 2016.</w:t>
      </w:r>
    </w:p>
    <w:p w:rsidR="004467A4" w:rsidRDefault="004467A4" w:rsidP="002C4405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4467A4" w:rsidRDefault="004467A4" w:rsidP="002C4405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4467A4" w:rsidRDefault="004467A4" w:rsidP="002C4405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4467A4" w:rsidRPr="00A34F2C" w:rsidRDefault="004467A4" w:rsidP="004467A4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ROGÉRIO TIMÓTEO</w:t>
      </w:r>
    </w:p>
    <w:p w:rsidR="004467A4" w:rsidRPr="00A34F2C" w:rsidRDefault="004467A4" w:rsidP="004467A4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PRB</w:t>
      </w:r>
    </w:p>
    <w:p w:rsidR="004467A4" w:rsidRPr="00A34F2C" w:rsidRDefault="004467A4" w:rsidP="004467A4">
      <w:pPr>
        <w:tabs>
          <w:tab w:val="left" w:pos="-600"/>
        </w:tabs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1º Secretário</w:t>
      </w:r>
    </w:p>
    <w:sectPr w:rsidR="004467A4" w:rsidRPr="00A34F2C" w:rsidSect="0042764C">
      <w:headerReference w:type="default" r:id="rId8"/>
      <w:footerReference w:type="default" r:id="rId9"/>
      <w:pgSz w:w="11907" w:h="16840" w:code="9"/>
      <w:pgMar w:top="2268" w:right="709" w:bottom="1134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1A19" w:rsidRDefault="00051A19">
      <w:r>
        <w:separator/>
      </w:r>
    </w:p>
  </w:endnote>
  <w:endnote w:type="continuationSeparator" w:id="0">
    <w:p w:rsidR="00051A19" w:rsidRDefault="00051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1A19" w:rsidRDefault="00051A19">
      <w:r>
        <w:separator/>
      </w:r>
    </w:p>
  </w:footnote>
  <w:footnote w:type="continuationSeparator" w:id="0">
    <w:p w:rsidR="00051A19" w:rsidRDefault="00051A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0F9FE641" wp14:editId="0450F80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3148B32F" wp14:editId="4D0EEF3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50FBBBFD" wp14:editId="6467BCCA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1A1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405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2764C"/>
    <w:rsid w:val="004467A4"/>
    <w:rsid w:val="00487D64"/>
    <w:rsid w:val="00493115"/>
    <w:rsid w:val="004C2B47"/>
    <w:rsid w:val="004C6C78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624472"/>
    <w:rsid w:val="00641A4A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35118"/>
    <w:rsid w:val="009768E6"/>
    <w:rsid w:val="009A2ABD"/>
    <w:rsid w:val="009B207E"/>
    <w:rsid w:val="009B32F8"/>
    <w:rsid w:val="009D50D4"/>
    <w:rsid w:val="009E1F05"/>
    <w:rsid w:val="00A21A8C"/>
    <w:rsid w:val="00A46B01"/>
    <w:rsid w:val="00A86753"/>
    <w:rsid w:val="00A92CB9"/>
    <w:rsid w:val="00AC712C"/>
    <w:rsid w:val="00AD6B47"/>
    <w:rsid w:val="00BA1565"/>
    <w:rsid w:val="00BD1F36"/>
    <w:rsid w:val="00BD3C47"/>
    <w:rsid w:val="00BE1B39"/>
    <w:rsid w:val="00BF791A"/>
    <w:rsid w:val="00C06BEA"/>
    <w:rsid w:val="00C36E68"/>
    <w:rsid w:val="00C44D39"/>
    <w:rsid w:val="00C45509"/>
    <w:rsid w:val="00CA759E"/>
    <w:rsid w:val="00CB2BAB"/>
    <w:rsid w:val="00CD38D0"/>
    <w:rsid w:val="00CF31DE"/>
    <w:rsid w:val="00D14EB1"/>
    <w:rsid w:val="00D2072E"/>
    <w:rsid w:val="00D564F1"/>
    <w:rsid w:val="00D8365B"/>
    <w:rsid w:val="00DB23E5"/>
    <w:rsid w:val="00DB48F6"/>
    <w:rsid w:val="00E11F92"/>
    <w:rsid w:val="00E14F37"/>
    <w:rsid w:val="00E3022D"/>
    <w:rsid w:val="00E86C30"/>
    <w:rsid w:val="00E90C30"/>
    <w:rsid w:val="00EB04D6"/>
    <w:rsid w:val="00EC11BF"/>
    <w:rsid w:val="00ED2065"/>
    <w:rsid w:val="00F27895"/>
    <w:rsid w:val="00F420E5"/>
    <w:rsid w:val="00F5150F"/>
    <w:rsid w:val="00F65C85"/>
    <w:rsid w:val="00F73DA3"/>
    <w:rsid w:val="00FA3CFC"/>
    <w:rsid w:val="00FE28F8"/>
    <w:rsid w:val="00FF1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6</TotalTime>
  <Pages>1</Pages>
  <Words>260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2016-05-23T14:04:00Z</dcterms:created>
  <dcterms:modified xsi:type="dcterms:W3CDTF">2016-05-23T14:04:00Z</dcterms:modified>
</cp:coreProperties>
</file>