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96C55">
        <w:rPr>
          <w:rFonts w:ascii="Arial" w:hAnsi="Arial" w:cs="Arial"/>
          <w:b/>
          <w:caps/>
          <w:sz w:val="28"/>
          <w:szCs w:val="28"/>
        </w:rPr>
        <w:t>862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96C55" w:rsidP="00096C5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C55">
              <w:rPr>
                <w:rFonts w:ascii="Arial" w:hAnsi="Arial" w:cs="Arial"/>
                <w:sz w:val="20"/>
                <w:szCs w:val="20"/>
              </w:rPr>
              <w:t xml:space="preserve">Ao Governador do Estado de São Paulo, Sr. Geraldo Alckmin, solicitando a implantação de um </w:t>
            </w:r>
            <w:r w:rsidR="00B625A4" w:rsidRPr="00096C55">
              <w:rPr>
                <w:rFonts w:ascii="Arial" w:hAnsi="Arial" w:cs="Arial"/>
                <w:sz w:val="20"/>
                <w:szCs w:val="20"/>
              </w:rPr>
              <w:t xml:space="preserve">Restaurante </w:t>
            </w:r>
            <w:r w:rsidRPr="00096C55">
              <w:rPr>
                <w:rFonts w:ascii="Arial" w:hAnsi="Arial" w:cs="Arial"/>
                <w:sz w:val="20"/>
                <w:szCs w:val="20"/>
              </w:rPr>
              <w:t xml:space="preserve">Bom Prato no Município de </w:t>
            </w:r>
            <w:proofErr w:type="gramStart"/>
            <w:r w:rsidRPr="00096C55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96C55" w:rsidRPr="00096C55" w:rsidRDefault="00096C55" w:rsidP="00096C5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A37B7">
        <w:rPr>
          <w:rFonts w:ascii="Arial" w:hAnsi="Arial" w:cs="Arial"/>
          <w:b/>
        </w:rPr>
        <w:t>Considerando</w:t>
      </w:r>
      <w:r w:rsidRPr="00096C55">
        <w:rPr>
          <w:rFonts w:ascii="Arial" w:hAnsi="Arial" w:cs="Arial"/>
        </w:rPr>
        <w:t xml:space="preserve"> a crise econômica que o Brasil atravessa e os altos índices de desemprego, que expõem os trabalhadores à terrível situação de não terem condições de sustentar suas famílias; e</w:t>
      </w:r>
    </w:p>
    <w:p w:rsidR="00096C55" w:rsidRDefault="00096C55" w:rsidP="00096C5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A37B7">
        <w:rPr>
          <w:rFonts w:ascii="Arial" w:hAnsi="Arial" w:cs="Arial"/>
          <w:b/>
        </w:rPr>
        <w:t>Considerando</w:t>
      </w:r>
      <w:r w:rsidRPr="00096C55">
        <w:rPr>
          <w:rFonts w:ascii="Arial" w:hAnsi="Arial" w:cs="Arial"/>
        </w:rPr>
        <w:t xml:space="preserve"> o excelente Programa de Segurança Alimentar do Governo do Estado de São Paulo</w:t>
      </w:r>
      <w:r w:rsidR="00B625A4">
        <w:rPr>
          <w:rFonts w:ascii="Arial" w:hAnsi="Arial" w:cs="Arial"/>
        </w:rPr>
        <w:t>,</w:t>
      </w:r>
      <w:r w:rsidRPr="00096C55">
        <w:rPr>
          <w:rFonts w:ascii="Arial" w:hAnsi="Arial" w:cs="Arial"/>
        </w:rPr>
        <w:t xml:space="preserve"> que, </w:t>
      </w:r>
      <w:r w:rsidR="00B625A4">
        <w:rPr>
          <w:rFonts w:ascii="Arial" w:hAnsi="Arial" w:cs="Arial"/>
        </w:rPr>
        <w:t>por meio</w:t>
      </w:r>
      <w:bookmarkStart w:id="0" w:name="_GoBack"/>
      <w:bookmarkEnd w:id="0"/>
      <w:r w:rsidRPr="00096C55">
        <w:rPr>
          <w:rFonts w:ascii="Arial" w:hAnsi="Arial" w:cs="Arial"/>
        </w:rPr>
        <w:t xml:space="preserve"> das 50 unidades do Restaurante Bom Prato atualmente em funcionamento</w:t>
      </w:r>
      <w:r w:rsidR="003A37B7">
        <w:rPr>
          <w:rFonts w:ascii="Arial" w:hAnsi="Arial" w:cs="Arial"/>
        </w:rPr>
        <w:t>,</w:t>
      </w:r>
      <w:r w:rsidRPr="00096C55">
        <w:rPr>
          <w:rFonts w:ascii="Arial" w:hAnsi="Arial" w:cs="Arial"/>
        </w:rPr>
        <w:t xml:space="preserve"> serve </w:t>
      </w:r>
      <w:r w:rsidR="003A37B7">
        <w:rPr>
          <w:rFonts w:ascii="Arial" w:hAnsi="Arial" w:cs="Arial"/>
        </w:rPr>
        <w:t>mais de 80</w:t>
      </w:r>
      <w:r w:rsidRPr="00096C55">
        <w:rPr>
          <w:rFonts w:ascii="Arial" w:hAnsi="Arial" w:cs="Arial"/>
        </w:rPr>
        <w:t xml:space="preserve"> mil refeições diárias à população de baixa renda,</w:t>
      </w: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</w:t>
      </w:r>
      <w:r w:rsidR="00096C55">
        <w:rPr>
          <w:rFonts w:ascii="Arial" w:hAnsi="Arial" w:cs="Arial"/>
          <w:b/>
        </w:rPr>
        <w:t>IRO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</w:t>
      </w:r>
      <w:r w:rsidR="003A37B7">
        <w:rPr>
          <w:rFonts w:ascii="Arial" w:hAnsi="Arial" w:cs="Arial"/>
        </w:rPr>
        <w:t>seja oficiado</w:t>
      </w:r>
      <w:r w:rsidR="003A37B7" w:rsidRPr="009F706D">
        <w:t xml:space="preserve"> </w:t>
      </w:r>
      <w:r w:rsidR="003A37B7" w:rsidRPr="009F706D">
        <w:rPr>
          <w:rFonts w:ascii="Arial" w:hAnsi="Arial" w:cs="Arial"/>
        </w:rPr>
        <w:t>ao Govern</w:t>
      </w:r>
      <w:r w:rsidR="003A37B7">
        <w:rPr>
          <w:rFonts w:ascii="Arial" w:hAnsi="Arial" w:cs="Arial"/>
        </w:rPr>
        <w:t>ador</w:t>
      </w:r>
      <w:r w:rsidR="003A37B7" w:rsidRPr="009F706D">
        <w:rPr>
          <w:rFonts w:ascii="Arial" w:hAnsi="Arial" w:cs="Arial"/>
        </w:rPr>
        <w:t xml:space="preserve"> do Estado de São Paulo</w:t>
      </w:r>
      <w:r w:rsidR="003A37B7">
        <w:rPr>
          <w:rFonts w:ascii="Arial" w:hAnsi="Arial" w:cs="Arial"/>
        </w:rPr>
        <w:t>, Sr. Geraldo Alckmin, solicitando a implantação de um Restaurante Bom Prato no Município de Jacareí, visando atender as famílias carentes e os trabalhadores que se encontram em situação de desemprego.</w:t>
      </w:r>
    </w:p>
    <w:p w:rsidR="003A37B7" w:rsidRDefault="003A37B7" w:rsidP="003A37B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</w:t>
      </w:r>
      <w:r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à compreensão e aos préstimos </w:t>
      </w:r>
      <w:r>
        <w:rPr>
          <w:rFonts w:ascii="Arial" w:hAnsi="Arial" w:cs="Arial"/>
        </w:rPr>
        <w:t>do Excelentíssimo Governador do Estado de São Paulo, Sr. Geraldo Alckmin</w:t>
      </w:r>
      <w:r w:rsidRPr="00691CF5">
        <w:rPr>
          <w:rFonts w:ascii="Arial" w:hAnsi="Arial" w:cs="Arial"/>
        </w:rPr>
        <w:t xml:space="preserve"> e, antecipando agradecimento pela atenção dispensada, subscrev</w:t>
      </w:r>
      <w:r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>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A37B7">
        <w:rPr>
          <w:rFonts w:ascii="Arial" w:hAnsi="Arial" w:cs="Arial"/>
        </w:rPr>
        <w:t>25 de maio de 2016.</w:t>
      </w:r>
    </w:p>
    <w:p w:rsidR="003A37B7" w:rsidRDefault="003A37B7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A37B7" w:rsidRDefault="003A37B7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A37B7" w:rsidRDefault="003A37B7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A37B7" w:rsidRPr="00A34F2C" w:rsidRDefault="003A37B7" w:rsidP="003A37B7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3A37B7" w:rsidRPr="00A34F2C" w:rsidRDefault="003A37B7" w:rsidP="003A37B7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3A37B7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B7F" w:rsidRDefault="00207B7F">
      <w:r>
        <w:separator/>
      </w:r>
    </w:p>
  </w:endnote>
  <w:endnote w:type="continuationSeparator" w:id="0">
    <w:p w:rsidR="00207B7F" w:rsidRDefault="0020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B7F" w:rsidRDefault="00207B7F">
      <w:r>
        <w:separator/>
      </w:r>
    </w:p>
  </w:footnote>
  <w:footnote w:type="continuationSeparator" w:id="0">
    <w:p w:rsidR="00207B7F" w:rsidRDefault="00207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9A7BE8A" wp14:editId="13458E2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E6A1ADE" wp14:editId="7795AE2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44729F2" wp14:editId="7920F4A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96C55"/>
    <w:rsid w:val="0013484A"/>
    <w:rsid w:val="0014591F"/>
    <w:rsid w:val="00172E81"/>
    <w:rsid w:val="00181CD2"/>
    <w:rsid w:val="001F13C3"/>
    <w:rsid w:val="00204ED7"/>
    <w:rsid w:val="00207B7F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3A37B7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625A4"/>
    <w:rsid w:val="00B75EA4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2016-05-24T12:55:00Z</dcterms:created>
  <dcterms:modified xsi:type="dcterms:W3CDTF">2016-05-24T15:14:00Z</dcterms:modified>
</cp:coreProperties>
</file>