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DE9" w:rsidRPr="00842DE9" w:rsidRDefault="00915737" w:rsidP="00842DE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842DE9" w:rsidRPr="00842DE9">
        <w:rPr>
          <w:rFonts w:ascii="Arial" w:hAnsi="Arial" w:cs="Arial"/>
          <w:color w:val="000000"/>
        </w:rPr>
        <w:t xml:space="preserve">que sejam tomadas providências cabíveis visando </w:t>
      </w:r>
      <w:proofErr w:type="gramStart"/>
      <w:r w:rsidR="00842DE9" w:rsidRPr="00842DE9">
        <w:rPr>
          <w:rFonts w:ascii="Arial" w:hAnsi="Arial" w:cs="Arial"/>
          <w:color w:val="000000"/>
        </w:rPr>
        <w:t>a</w:t>
      </w:r>
      <w:proofErr w:type="gramEnd"/>
      <w:r w:rsidR="00842DE9" w:rsidRPr="00842DE9">
        <w:rPr>
          <w:rFonts w:ascii="Arial" w:hAnsi="Arial" w:cs="Arial"/>
          <w:color w:val="000000"/>
        </w:rPr>
        <w:t xml:space="preserve"> colocação de abrigos nos pontos de ônibus da Rodovia Nilo Máximo, nas proximidades do Jardim do Marquês.</w:t>
      </w:r>
    </w:p>
    <w:p w:rsidR="00842DE9" w:rsidRPr="00842DE9" w:rsidRDefault="00842DE9" w:rsidP="00842DE9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</w:rPr>
      </w:pPr>
      <w:r w:rsidRPr="00842DE9">
        <w:rPr>
          <w:rFonts w:ascii="Arial" w:hAnsi="Arial" w:cs="Arial"/>
          <w:color w:val="000000"/>
        </w:rPr>
        <w:t>Tal pedido é encaminhado em nome dos moradores do bairro, que rec</w:t>
      </w:r>
      <w:r>
        <w:rPr>
          <w:rFonts w:ascii="Arial" w:hAnsi="Arial" w:cs="Arial"/>
          <w:color w:val="000000"/>
        </w:rPr>
        <w:t>l</w:t>
      </w:r>
      <w:r w:rsidRPr="00842DE9">
        <w:rPr>
          <w:rFonts w:ascii="Arial" w:hAnsi="Arial" w:cs="Arial"/>
          <w:color w:val="000000"/>
        </w:rPr>
        <w:t>amam que ficam expostos a sol e chuva devido à falta do abrigo;</w:t>
      </w:r>
    </w:p>
    <w:p w:rsidR="00842DE9" w:rsidRPr="00842DE9" w:rsidRDefault="00842DE9" w:rsidP="00842DE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842DE9">
        <w:rPr>
          <w:rFonts w:ascii="Arial" w:hAnsi="Arial" w:cs="Arial"/>
          <w:b/>
          <w:color w:val="000000"/>
        </w:rPr>
        <w:t>INDICO</w:t>
      </w:r>
      <w:r w:rsidRPr="00842DE9">
        <w:rPr>
          <w:rFonts w:ascii="Arial" w:hAnsi="Arial" w:cs="Arial"/>
          <w:color w:val="000000"/>
        </w:rPr>
        <w:t xml:space="preserve"> que sejam tomadas providências cabíveis visando o serviço de manutenção do asfalto no Jardim do Portal.</w:t>
      </w:r>
    </w:p>
    <w:p w:rsidR="00842DE9" w:rsidRPr="00842DE9" w:rsidRDefault="00842DE9" w:rsidP="00842DE9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</w:rPr>
      </w:pPr>
      <w:r w:rsidRPr="00842DE9">
        <w:rPr>
          <w:rFonts w:ascii="Arial" w:hAnsi="Arial" w:cs="Arial"/>
          <w:color w:val="000000"/>
        </w:rPr>
        <w:t>Tal pedido é encaminhado em nome dos moradores do bairro, que reclamam quanto aos buracos abertos e às ondulações em todas as vias. Ressaltamos que a falta de manutenção no local não vem atendendo às necessidades da população de maneira adequada, fazendo com que os motoristas fiquem sujeitos a muitas trepidações e solavancos, sendo desagradável e prejudicial aos veículos, e impedindo a passagem de automóveis em vários pontos;</w:t>
      </w:r>
    </w:p>
    <w:p w:rsidR="00842DE9" w:rsidRPr="00842DE9" w:rsidRDefault="00842DE9" w:rsidP="00842DE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842DE9">
        <w:rPr>
          <w:rFonts w:ascii="Arial" w:hAnsi="Arial" w:cs="Arial"/>
          <w:b/>
          <w:color w:val="000000"/>
        </w:rPr>
        <w:t>INDICO</w:t>
      </w:r>
      <w:r w:rsidRPr="00842DE9">
        <w:rPr>
          <w:rFonts w:ascii="Arial" w:hAnsi="Arial" w:cs="Arial"/>
          <w:color w:val="000000"/>
        </w:rPr>
        <w:t xml:space="preserve"> que sejam tomadas providências cabíveis no sentido de que, o mais breve possível, sejam disponibilizados mais ônibus da linha Circular 26 durante a semana e aos finais de semana.</w:t>
      </w:r>
    </w:p>
    <w:p w:rsidR="00842DE9" w:rsidRPr="00842DE9" w:rsidRDefault="00842DE9" w:rsidP="00842DE9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</w:rPr>
      </w:pPr>
      <w:r w:rsidRPr="00842DE9">
        <w:rPr>
          <w:rFonts w:ascii="Arial" w:hAnsi="Arial" w:cs="Arial"/>
          <w:color w:val="000000"/>
        </w:rPr>
        <w:t xml:space="preserve">Tal solicitação é encaminhada em nome dos usuários do transporte público, que relatam o sofrimento com a deficiência do transporte em seus bairros mesmo durante a semana, com pouquíssimos horários. Os trabalhadores necessitam do serviço </w:t>
      </w:r>
      <w:r w:rsidRPr="00071A8E">
        <w:rPr>
          <w:rFonts w:ascii="Arial" w:hAnsi="Arial" w:cs="Arial"/>
          <w:color w:val="000000"/>
          <w:u w:val="single"/>
        </w:rPr>
        <w:t>com urgência</w:t>
      </w:r>
      <w:r w:rsidRPr="00842DE9">
        <w:rPr>
          <w:rFonts w:ascii="Arial" w:hAnsi="Arial" w:cs="Arial"/>
          <w:color w:val="000000"/>
        </w:rPr>
        <w:t xml:space="preserve">. Ressaltamos também que aos finais de semana não há disponibilidade de ônibus que passam dentro do Jardim São Luiz, o que causa um imenso transtorno imenso a toda a população local, que tem que se deslocar para outro bairro para ter acesso ao transporte público; </w:t>
      </w:r>
      <w:proofErr w:type="gramStart"/>
      <w:r w:rsidRPr="00842DE9">
        <w:rPr>
          <w:rFonts w:ascii="Arial" w:hAnsi="Arial" w:cs="Arial"/>
          <w:color w:val="000000"/>
        </w:rPr>
        <w:t>e</w:t>
      </w:r>
      <w:proofErr w:type="gramEnd"/>
    </w:p>
    <w:p w:rsidR="00842DE9" w:rsidRPr="00842DE9" w:rsidRDefault="00842DE9" w:rsidP="00842DE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842DE9">
        <w:rPr>
          <w:rFonts w:ascii="Arial" w:hAnsi="Arial" w:cs="Arial"/>
          <w:b/>
          <w:color w:val="000000"/>
        </w:rPr>
        <w:t>INDICO</w:t>
      </w:r>
      <w:r w:rsidRPr="00842DE9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842DE9">
        <w:rPr>
          <w:rFonts w:ascii="Arial" w:hAnsi="Arial" w:cs="Arial"/>
          <w:color w:val="000000"/>
        </w:rPr>
        <w:t>a</w:t>
      </w:r>
      <w:proofErr w:type="gramEnd"/>
      <w:r w:rsidRPr="00842DE9">
        <w:rPr>
          <w:rFonts w:ascii="Arial" w:hAnsi="Arial" w:cs="Arial"/>
          <w:color w:val="000000"/>
        </w:rPr>
        <w:t xml:space="preserve"> implantação de uma creche no Jardim Santa Marina.</w:t>
      </w:r>
    </w:p>
    <w:p w:rsidR="002C6191" w:rsidRPr="00842DE9" w:rsidRDefault="00842DE9" w:rsidP="00842DE9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</w:rPr>
      </w:pPr>
      <w:r w:rsidRPr="00842DE9">
        <w:rPr>
          <w:rFonts w:ascii="Arial" w:hAnsi="Arial" w:cs="Arial"/>
          <w:color w:val="000000"/>
        </w:rPr>
        <w:t xml:space="preserve">Tal solicitação é encaminhada em nome dos moradores daquele bairro, que reclamam que as creches existentes nas imediações não atendem totalmente </w:t>
      </w:r>
      <w:proofErr w:type="gramStart"/>
      <w:r w:rsidRPr="00842DE9">
        <w:rPr>
          <w:rFonts w:ascii="Arial" w:hAnsi="Arial" w:cs="Arial"/>
          <w:color w:val="000000"/>
        </w:rPr>
        <w:t>a</w:t>
      </w:r>
      <w:proofErr w:type="gramEnd"/>
      <w:r w:rsidRPr="00842DE9">
        <w:rPr>
          <w:rFonts w:ascii="Arial" w:hAnsi="Arial" w:cs="Arial"/>
          <w:color w:val="000000"/>
        </w:rPr>
        <w:t xml:space="preserve"> </w:t>
      </w:r>
      <w:proofErr w:type="gramStart"/>
      <w:r w:rsidRPr="00842DE9">
        <w:rPr>
          <w:rFonts w:ascii="Arial" w:hAnsi="Arial" w:cs="Arial"/>
          <w:color w:val="000000"/>
        </w:rPr>
        <w:t>atual</w:t>
      </w:r>
      <w:proofErr w:type="gramEnd"/>
      <w:r w:rsidRPr="00842DE9">
        <w:rPr>
          <w:rFonts w:ascii="Arial" w:hAnsi="Arial" w:cs="Arial"/>
          <w:color w:val="000000"/>
        </w:rPr>
        <w:t xml:space="preserve"> demanda de crianças, gerando uma grande fila de espera.</w:t>
      </w:r>
    </w:p>
    <w:p w:rsidR="00A34FDD" w:rsidRPr="00A34FDD" w:rsidRDefault="007A06A3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24D" w:rsidRDefault="0096024D">
      <w:r>
        <w:separator/>
      </w:r>
    </w:p>
  </w:endnote>
  <w:endnote w:type="continuationSeparator" w:id="0">
    <w:p w:rsidR="0096024D" w:rsidRDefault="0096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492E65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AA387E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24D" w:rsidRDefault="0096024D">
      <w:r>
        <w:separator/>
      </w:r>
    </w:p>
  </w:footnote>
  <w:footnote w:type="continuationSeparator" w:id="0">
    <w:p w:rsidR="0096024D" w:rsidRDefault="00960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3B737E1" wp14:editId="06E7AEC0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127A078" wp14:editId="6843CF3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0C7176F5" wp14:editId="77ED4B4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071A8E" w:rsidP="003120C7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0864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3120C7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071A8E" w:rsidP="003120C7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25/05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3120C7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071A8E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1147E0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1A8E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147E0"/>
    <w:rsid w:val="00122619"/>
    <w:rsid w:val="00133B3B"/>
    <w:rsid w:val="00151351"/>
    <w:rsid w:val="001516C6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11B1F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0C7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11D52"/>
    <w:rsid w:val="005379A8"/>
    <w:rsid w:val="00543295"/>
    <w:rsid w:val="00552CA1"/>
    <w:rsid w:val="00555AA1"/>
    <w:rsid w:val="00557871"/>
    <w:rsid w:val="00587A9A"/>
    <w:rsid w:val="005B0309"/>
    <w:rsid w:val="005B065B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06A3"/>
    <w:rsid w:val="007A6715"/>
    <w:rsid w:val="007B5856"/>
    <w:rsid w:val="007C4E7D"/>
    <w:rsid w:val="007E33E1"/>
    <w:rsid w:val="007F3A85"/>
    <w:rsid w:val="007F3FDF"/>
    <w:rsid w:val="007F6AD7"/>
    <w:rsid w:val="008256BD"/>
    <w:rsid w:val="00842DE9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024D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32991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960C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47881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576C6-2911-4975-A654-30D1CD84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1</Pages>
  <Words>305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1949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3</cp:revision>
  <cp:lastPrinted>2016-05-24T15:41:00Z</cp:lastPrinted>
  <dcterms:created xsi:type="dcterms:W3CDTF">2016-05-24T15:41:00Z</dcterms:created>
  <dcterms:modified xsi:type="dcterms:W3CDTF">2016-05-24T15:41:00Z</dcterms:modified>
</cp:coreProperties>
</file>