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CC5FC4">
        <w:rPr>
          <w:rFonts w:cs="Arial"/>
          <w:b/>
          <w:caps/>
          <w:sz w:val="28"/>
          <w:szCs w:val="28"/>
        </w:rPr>
        <w:t>871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CC5FC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C5FC4">
              <w:rPr>
                <w:rFonts w:cs="Arial"/>
                <w:sz w:val="20"/>
                <w:szCs w:val="20"/>
              </w:rPr>
              <w:t xml:space="preserve">Moção Congratulatória à nova Diretoria da Associação de Moradores do Residencial Santa </w:t>
            </w:r>
            <w:proofErr w:type="gramStart"/>
            <w:r w:rsidRPr="00CC5FC4">
              <w:rPr>
                <w:rFonts w:cs="Arial"/>
                <w:sz w:val="20"/>
                <w:szCs w:val="20"/>
              </w:rPr>
              <w:t>Paula.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D76A81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CC5FC4" w:rsidRPr="00CC5FC4">
        <w:rPr>
          <w:rFonts w:cs="Arial"/>
        </w:rPr>
        <w:t>Moção Congratulatória à nova Diretoria da Associação de Moradores do Residencial Santa Paula.</w:t>
      </w:r>
    </w:p>
    <w:p w:rsidR="00CC5FC4" w:rsidRPr="00CC5FC4" w:rsidRDefault="00CC5FC4" w:rsidP="00D76A81">
      <w:pPr>
        <w:tabs>
          <w:tab w:val="left" w:pos="-600"/>
        </w:tabs>
        <w:spacing w:after="240"/>
        <w:ind w:firstLine="1701"/>
        <w:rPr>
          <w:rFonts w:cs="Arial"/>
        </w:rPr>
      </w:pPr>
      <w:r w:rsidRPr="00CC5FC4">
        <w:rPr>
          <w:rFonts w:cs="Arial"/>
        </w:rPr>
        <w:t xml:space="preserve">Dirigimos sinceros cumprimentos aos componentes na nova diretoria, em nome do Presidente Cicero Pereira Barbosa e da Vice-Presidente Marta </w:t>
      </w:r>
      <w:proofErr w:type="spellStart"/>
      <w:r w:rsidRPr="00CC5FC4">
        <w:rPr>
          <w:rFonts w:cs="Arial"/>
        </w:rPr>
        <w:t>Liziane</w:t>
      </w:r>
      <w:proofErr w:type="spellEnd"/>
      <w:r w:rsidRPr="00CC5FC4">
        <w:rPr>
          <w:rFonts w:cs="Arial"/>
        </w:rPr>
        <w:t>, fazendo votos que a direção dessa respeitável associação trilhe trajetória repleta de conquistas e sucesso.</w:t>
      </w:r>
      <w:bookmarkStart w:id="0" w:name="_GoBack"/>
      <w:bookmarkEnd w:id="0"/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CC5FC4">
        <w:rPr>
          <w:rFonts w:cs="Arial"/>
        </w:rPr>
        <w:t>1º de junho de 2016.</w:t>
      </w:r>
    </w:p>
    <w:p w:rsidR="00CC5FC4" w:rsidRDefault="00CC5FC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C5FC4" w:rsidRDefault="00CC5FC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C5FC4" w:rsidRDefault="00CC5FC4" w:rsidP="000E22CA">
      <w:pPr>
        <w:tabs>
          <w:tab w:val="left" w:pos="6480"/>
        </w:tabs>
        <w:spacing w:line="240" w:lineRule="auto"/>
        <w:jc w:val="center"/>
        <w:rPr>
          <w:b/>
        </w:rPr>
      </w:pPr>
      <w:r>
        <w:rPr>
          <w:b/>
        </w:rPr>
        <w:t>ROSE GASPAR</w:t>
      </w:r>
    </w:p>
    <w:p w:rsidR="00CC5FC4" w:rsidRDefault="00CC5FC4" w:rsidP="00B61A12">
      <w:pPr>
        <w:tabs>
          <w:tab w:val="left" w:pos="6480"/>
        </w:tabs>
        <w:jc w:val="center"/>
        <w:rPr>
          <w:rFonts w:cs="Arial"/>
        </w:rPr>
      </w:pPr>
      <w:r w:rsidRPr="00791E8E">
        <w:t xml:space="preserve">Vereadora - </w:t>
      </w:r>
      <w:r>
        <w:t>PT</w:t>
      </w:r>
    </w:p>
    <w:sectPr w:rsidR="00CC5FC4" w:rsidSect="000B6AA5">
      <w:headerReference w:type="default" r:id="rId7"/>
      <w:footerReference w:type="default" r:id="rId8"/>
      <w:pgSz w:w="11907" w:h="16840" w:code="9"/>
      <w:pgMar w:top="1977" w:right="1227" w:bottom="1418" w:left="1560" w:header="719" w:footer="8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FDA" w:rsidRDefault="00E97FDA">
      <w:r>
        <w:separator/>
      </w:r>
    </w:p>
  </w:endnote>
  <w:endnote w:type="continuationSeparator" w:id="0">
    <w:p w:rsidR="00E97FDA" w:rsidRDefault="00E9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FDA" w:rsidRDefault="00E97FDA">
      <w:r>
        <w:separator/>
      </w:r>
    </w:p>
  </w:footnote>
  <w:footnote w:type="continuationSeparator" w:id="0">
    <w:p w:rsidR="00E97FDA" w:rsidRDefault="00E97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A42D7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37A2055" wp14:editId="7F37081C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D73"/>
    <w:rsid w:val="000023C6"/>
    <w:rsid w:val="00022779"/>
    <w:rsid w:val="0003551B"/>
    <w:rsid w:val="0006195F"/>
    <w:rsid w:val="00066797"/>
    <w:rsid w:val="00094612"/>
    <w:rsid w:val="000B6AA5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90B29"/>
    <w:rsid w:val="003961FF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5D0FA1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A42D73"/>
    <w:rsid w:val="00A4461C"/>
    <w:rsid w:val="00A577B7"/>
    <w:rsid w:val="00AA1B99"/>
    <w:rsid w:val="00AC063B"/>
    <w:rsid w:val="00AF409F"/>
    <w:rsid w:val="00B57E95"/>
    <w:rsid w:val="00B7346A"/>
    <w:rsid w:val="00B80FC2"/>
    <w:rsid w:val="00BC6994"/>
    <w:rsid w:val="00BD0E65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C5FC4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76A81"/>
    <w:rsid w:val="00D84295"/>
    <w:rsid w:val="00DA267B"/>
    <w:rsid w:val="00E0747A"/>
    <w:rsid w:val="00E120EC"/>
    <w:rsid w:val="00E26829"/>
    <w:rsid w:val="00E44372"/>
    <w:rsid w:val="00E97FDA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2016-05-31T11:06:00Z</dcterms:created>
  <dcterms:modified xsi:type="dcterms:W3CDTF">2016-05-31T11:07:00Z</dcterms:modified>
</cp:coreProperties>
</file>