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B4E" w:rsidRPr="00AC0B4E" w:rsidRDefault="00915737" w:rsidP="00AC0B4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AC0B4E" w:rsidRPr="00AC0B4E">
        <w:rPr>
          <w:rFonts w:ascii="Arial" w:hAnsi="Arial" w:cs="Arial"/>
          <w:color w:val="000000"/>
        </w:rPr>
        <w:t xml:space="preserve">a realização de “Operação Tapa </w:t>
      </w:r>
      <w:proofErr w:type="gramStart"/>
      <w:r w:rsidR="00AC0B4E" w:rsidRPr="00AC0B4E">
        <w:rPr>
          <w:rFonts w:ascii="Arial" w:hAnsi="Arial" w:cs="Arial"/>
          <w:color w:val="000000"/>
        </w:rPr>
        <w:t>Buracos” nas vias dos bairros Jardim das Oliveiras e Jardim Nova</w:t>
      </w:r>
      <w:proofErr w:type="gramEnd"/>
      <w:r w:rsidR="00AC0B4E" w:rsidRPr="00AC0B4E">
        <w:rPr>
          <w:rFonts w:ascii="Arial" w:hAnsi="Arial" w:cs="Arial"/>
          <w:color w:val="000000"/>
        </w:rPr>
        <w:t xml:space="preserve"> Aliança, visando atender os moradores, que reclamam quanto ao estado de abandono d</w:t>
      </w:r>
      <w:r w:rsidR="00AC0B4E">
        <w:rPr>
          <w:rFonts w:ascii="Arial" w:hAnsi="Arial" w:cs="Arial"/>
          <w:color w:val="000000"/>
        </w:rPr>
        <w:t>estes</w:t>
      </w:r>
      <w:r w:rsidR="00AC0B4E" w:rsidRPr="00AC0B4E">
        <w:rPr>
          <w:rFonts w:ascii="Arial" w:hAnsi="Arial" w:cs="Arial"/>
          <w:color w:val="000000"/>
        </w:rPr>
        <w:t xml:space="preserve"> bairro</w:t>
      </w:r>
      <w:r w:rsidR="00AC0B4E">
        <w:rPr>
          <w:rFonts w:ascii="Arial" w:hAnsi="Arial" w:cs="Arial"/>
          <w:color w:val="000000"/>
        </w:rPr>
        <w:t>s</w:t>
      </w:r>
      <w:r w:rsidR="00AC0B4E" w:rsidRPr="00AC0B4E">
        <w:rPr>
          <w:rFonts w:ascii="Arial" w:hAnsi="Arial" w:cs="Arial"/>
          <w:color w:val="000000"/>
        </w:rPr>
        <w:t>.</w:t>
      </w:r>
      <w:bookmarkStart w:id="0" w:name="_GoBack"/>
      <w:bookmarkEnd w:id="0"/>
    </w:p>
    <w:p w:rsidR="002C6191" w:rsidRPr="00AC0B4E" w:rsidRDefault="00AC0B4E" w:rsidP="00AC0B4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C0B4E">
        <w:rPr>
          <w:rFonts w:ascii="Arial" w:hAnsi="Arial" w:cs="Arial"/>
          <w:b/>
          <w:color w:val="000000"/>
        </w:rPr>
        <w:t>INDICO</w:t>
      </w:r>
      <w:r w:rsidRPr="00AC0B4E">
        <w:rPr>
          <w:rFonts w:ascii="Arial" w:hAnsi="Arial" w:cs="Arial"/>
          <w:color w:val="000000"/>
        </w:rPr>
        <w:t xml:space="preserve"> o conserto da calçada localizada em frente ao Centro Comunitário "Ubiratan Pereira Maciel", na Vila Zezé, visando atender os moradores das imediações e os frequentadores do referido Centro Comunitário.</w:t>
      </w:r>
    </w:p>
    <w:p w:rsidR="00A34FDD" w:rsidRPr="00A34FDD" w:rsidRDefault="00E7708B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EC6" w:rsidRDefault="008F4EC6">
      <w:r>
        <w:separator/>
      </w:r>
    </w:p>
  </w:endnote>
  <w:endnote w:type="continuationSeparator" w:id="0">
    <w:p w:rsidR="008F4EC6" w:rsidRDefault="008F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0C259C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A</w:t>
    </w:r>
    <w:r w:rsidR="00052F0D">
      <w:rPr>
        <w:rFonts w:ascii="Arial" w:hAnsi="Arial" w:cs="Arial"/>
        <w:b/>
      </w:rPr>
      <w:t>RILDO BATISTA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0C259C">
      <w:rPr>
        <w:rFonts w:ascii="Arial" w:hAnsi="Arial" w:cs="Arial"/>
        <w:sz w:val="20"/>
        <w:szCs w:val="20"/>
      </w:rPr>
      <w:t>T</w:t>
    </w:r>
    <w:r w:rsidR="00052F0D">
      <w:rPr>
        <w:rFonts w:ascii="Arial" w:hAnsi="Arial" w:cs="Arial"/>
        <w:sz w:val="20"/>
        <w:szCs w:val="20"/>
      </w:rPr>
      <w:t xml:space="preserve"> / 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EC6" w:rsidRDefault="008F4EC6">
      <w:r>
        <w:separator/>
      </w:r>
    </w:p>
  </w:footnote>
  <w:footnote w:type="continuationSeparator" w:id="0">
    <w:p w:rsidR="008F4EC6" w:rsidRDefault="008F4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2ECB008" wp14:editId="1D29DA2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A1F8CE" wp14:editId="05D2E85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0728A5A8" wp14:editId="3D67D32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AC0B4E" w:rsidP="00686DF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0873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686DF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AC0B4E" w:rsidP="00686DF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01/06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686DF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AC0B4E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AC0B4E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1AA8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67CFD"/>
    <w:rsid w:val="00681863"/>
    <w:rsid w:val="00686DF0"/>
    <w:rsid w:val="00695D9B"/>
    <w:rsid w:val="006B65AA"/>
    <w:rsid w:val="006C48FA"/>
    <w:rsid w:val="006E592C"/>
    <w:rsid w:val="006F77EF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338C8"/>
    <w:rsid w:val="00855136"/>
    <w:rsid w:val="008623B1"/>
    <w:rsid w:val="00865434"/>
    <w:rsid w:val="00897D50"/>
    <w:rsid w:val="008F1DDF"/>
    <w:rsid w:val="008F4EC6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C0B4E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5723F"/>
    <w:rsid w:val="00D71AAA"/>
    <w:rsid w:val="00D749B6"/>
    <w:rsid w:val="00D84295"/>
    <w:rsid w:val="00DA4075"/>
    <w:rsid w:val="00DB07BD"/>
    <w:rsid w:val="00DD3449"/>
    <w:rsid w:val="00DF3CFC"/>
    <w:rsid w:val="00E2059A"/>
    <w:rsid w:val="00E7708B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DF109-A8FE-46B2-8436-DE57F4116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79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510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2016-05-31T14:38:00Z</dcterms:created>
  <dcterms:modified xsi:type="dcterms:W3CDTF">2016-05-31T14:38:00Z</dcterms:modified>
</cp:coreProperties>
</file>