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06BD8">
        <w:rPr>
          <w:rFonts w:ascii="Arial" w:hAnsi="Arial" w:cs="Arial"/>
          <w:b/>
          <w:caps/>
          <w:sz w:val="28"/>
          <w:szCs w:val="28"/>
        </w:rPr>
        <w:t>875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06BD8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6BD8">
              <w:rPr>
                <w:rFonts w:ascii="Arial" w:hAnsi="Arial" w:cs="Arial"/>
                <w:sz w:val="20"/>
                <w:szCs w:val="20"/>
              </w:rPr>
              <w:t xml:space="preserve">Moção Comemorativa ao Dia da Ecologia, celebrado em </w:t>
            </w:r>
            <w:proofErr w:type="gramStart"/>
            <w:r w:rsidRPr="00A06BD8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  <w:r w:rsidRPr="00A06BD8">
              <w:rPr>
                <w:rFonts w:ascii="Arial" w:hAnsi="Arial" w:cs="Arial"/>
                <w:sz w:val="20"/>
                <w:szCs w:val="20"/>
              </w:rPr>
              <w:t xml:space="preserve"> de junho.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A06BD8" w:rsidRPr="00A06BD8">
        <w:rPr>
          <w:rFonts w:ascii="Arial" w:hAnsi="Arial" w:cs="Arial"/>
        </w:rPr>
        <w:t xml:space="preserve">Moção Comemorativa </w:t>
      </w:r>
      <w:r w:rsidR="00A06BD8">
        <w:rPr>
          <w:rFonts w:ascii="Arial" w:hAnsi="Arial" w:cs="Arial"/>
        </w:rPr>
        <w:t>pelo transcurso d</w:t>
      </w:r>
      <w:r w:rsidR="00A06BD8" w:rsidRPr="00A06BD8">
        <w:rPr>
          <w:rFonts w:ascii="Arial" w:hAnsi="Arial" w:cs="Arial"/>
        </w:rPr>
        <w:t xml:space="preserve">o Dia da Ecologia, celebrado em </w:t>
      </w:r>
      <w:proofErr w:type="gramStart"/>
      <w:r w:rsidR="00A06BD8" w:rsidRPr="00A06BD8">
        <w:rPr>
          <w:rFonts w:ascii="Arial" w:hAnsi="Arial" w:cs="Arial"/>
        </w:rPr>
        <w:t>5</w:t>
      </w:r>
      <w:proofErr w:type="gramEnd"/>
      <w:r w:rsidR="00A06BD8" w:rsidRPr="00A06BD8">
        <w:rPr>
          <w:rFonts w:ascii="Arial" w:hAnsi="Arial" w:cs="Arial"/>
        </w:rPr>
        <w:t xml:space="preserve"> de junho.</w:t>
      </w:r>
    </w:p>
    <w:p w:rsidR="00187367" w:rsidRPr="00187367" w:rsidRDefault="00187367" w:rsidP="001873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7367">
        <w:rPr>
          <w:rFonts w:ascii="Arial" w:hAnsi="Arial" w:cs="Arial"/>
        </w:rPr>
        <w:t>A data, que coincide com o Dia do Meio Ambiente, foi escolhida em virtude de um encontro promovido pela ONU – Organização das Nações Unidas – em 1972, a fim de tratar sobre assuntos ambientais, que reuniu 113 países e 250 organizações não governamentais.</w:t>
      </w:r>
    </w:p>
    <w:p w:rsidR="00187367" w:rsidRPr="00BF791A" w:rsidRDefault="00187367" w:rsidP="001873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7367">
        <w:rPr>
          <w:rFonts w:ascii="Arial" w:hAnsi="Arial" w:cs="Arial"/>
        </w:rPr>
        <w:t>O Dia da Ecologia é importante para gerar discussões e reflexões sobre os vários problemas que nosso planeta enfrenta: a poluição do ar, do solo e da água; o desmatamento; a diminuição da biodiversidade e da água potável; a destruição da camada de ozônio, a destruição das espécies vegetais e das florestas; a extinção de espécies animais e vegetais, entre outros.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87367">
        <w:rPr>
          <w:rFonts w:ascii="Arial" w:hAnsi="Arial" w:cs="Arial"/>
        </w:rPr>
        <w:t>1º de junho de 2016.</w:t>
      </w:r>
    </w:p>
    <w:p w:rsidR="00187367" w:rsidRDefault="001873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7367" w:rsidRDefault="001873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7367" w:rsidRDefault="001873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7367" w:rsidRPr="00187367" w:rsidRDefault="00187367" w:rsidP="00187367">
      <w:pPr>
        <w:jc w:val="center"/>
        <w:rPr>
          <w:rFonts w:ascii="Arial" w:eastAsia="MS Mincho" w:hAnsi="Arial" w:cs="Arial"/>
          <w:b/>
          <w:lang w:eastAsia="ja-JP"/>
        </w:rPr>
      </w:pPr>
      <w:r w:rsidRPr="00187367">
        <w:rPr>
          <w:rFonts w:ascii="Arial" w:eastAsia="MS Mincho" w:hAnsi="Arial" w:cs="Arial"/>
          <w:b/>
          <w:lang w:eastAsia="ja-JP"/>
        </w:rPr>
        <w:t>ANA LINO</w:t>
      </w:r>
    </w:p>
    <w:p w:rsidR="00187367" w:rsidRPr="00187367" w:rsidRDefault="00187367" w:rsidP="00187367">
      <w:pPr>
        <w:jc w:val="center"/>
        <w:rPr>
          <w:rFonts w:ascii="Arial" w:eastAsia="MS Mincho" w:hAnsi="Arial" w:cs="Arial"/>
          <w:lang w:eastAsia="ja-JP"/>
        </w:rPr>
      </w:pPr>
      <w:r w:rsidRPr="00187367">
        <w:rPr>
          <w:rFonts w:ascii="Arial" w:eastAsia="MS Mincho" w:hAnsi="Arial" w:cs="Arial"/>
          <w:lang w:eastAsia="ja-JP"/>
        </w:rPr>
        <w:t>Vereadora - PSD</w:t>
      </w:r>
    </w:p>
    <w:p w:rsidR="00187367" w:rsidRPr="00187367" w:rsidRDefault="00187367" w:rsidP="0018736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  <w:r w:rsidRPr="00187367">
        <w:rPr>
          <w:rFonts w:ascii="Arial" w:eastAsia="MS Mincho" w:hAnsi="Arial" w:cs="Arial"/>
          <w:lang w:eastAsia="ja-JP"/>
        </w:rPr>
        <w:t>2ª Secretária</w:t>
      </w:r>
      <w:bookmarkStart w:id="0" w:name="_GoBack"/>
      <w:bookmarkEnd w:id="0"/>
    </w:p>
    <w:sectPr w:rsidR="00187367" w:rsidRPr="00187367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FA7" w:rsidRDefault="00DA3FA7">
      <w:r>
        <w:separator/>
      </w:r>
    </w:p>
  </w:endnote>
  <w:endnote w:type="continuationSeparator" w:id="0">
    <w:p w:rsidR="00DA3FA7" w:rsidRDefault="00DA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FA7" w:rsidRDefault="00DA3FA7">
      <w:r>
        <w:separator/>
      </w:r>
    </w:p>
  </w:footnote>
  <w:footnote w:type="continuationSeparator" w:id="0">
    <w:p w:rsidR="00DA3FA7" w:rsidRDefault="00DA3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A867163" wp14:editId="52B8BC3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18FD8C" wp14:editId="1DC3917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2B15A00" wp14:editId="18D699E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87367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06BD8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A3FA7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20EC-60EB-44C5-AB76-CF39E4EC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185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2016-05-30T13:51:00Z</dcterms:created>
  <dcterms:modified xsi:type="dcterms:W3CDTF">2016-05-30T13:51:00Z</dcterms:modified>
</cp:coreProperties>
</file>