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9494C">
        <w:rPr>
          <w:rFonts w:ascii="Arial" w:hAnsi="Arial" w:cs="Arial"/>
          <w:b/>
          <w:caps/>
          <w:sz w:val="28"/>
          <w:szCs w:val="28"/>
        </w:rPr>
        <w:t>881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9494C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94C">
              <w:rPr>
                <w:rFonts w:ascii="Arial" w:hAnsi="Arial" w:cs="Arial"/>
                <w:sz w:val="20"/>
                <w:szCs w:val="20"/>
              </w:rPr>
              <w:t xml:space="preserve">Moção Congratulatória pelo Dia do Geólogo, comemorado em 30 de </w:t>
            </w:r>
            <w:proofErr w:type="gramStart"/>
            <w:r w:rsidRPr="00A9494C">
              <w:rPr>
                <w:rFonts w:ascii="Arial" w:hAnsi="Arial" w:cs="Arial"/>
                <w:sz w:val="20"/>
                <w:szCs w:val="20"/>
              </w:rPr>
              <w:t>maio.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A9494C" w:rsidRPr="00A9494C">
        <w:rPr>
          <w:rFonts w:ascii="Arial" w:hAnsi="Arial" w:cs="Arial"/>
        </w:rPr>
        <w:t>Moção Congratulatória pelo Dia do Geólogo, comemorado em 30 de maio.</w:t>
      </w:r>
    </w:p>
    <w:p w:rsidR="00A9494C" w:rsidRPr="00BF791A" w:rsidRDefault="00A9494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da área, responsáveis pelo estudo da estrutura e dos processos que levaram à formação da Terra e sua evolução.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9494C">
        <w:rPr>
          <w:rFonts w:ascii="Arial" w:hAnsi="Arial" w:cs="Arial"/>
        </w:rPr>
        <w:t>1º de junho de 2016.</w:t>
      </w:r>
    </w:p>
    <w:p w:rsidR="00A9494C" w:rsidRDefault="00A9494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9494C" w:rsidRDefault="00A9494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9494C" w:rsidRDefault="00A9494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9494C" w:rsidRPr="00A34F2C" w:rsidRDefault="00A9494C" w:rsidP="00A9494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A9494C" w:rsidRPr="00A34F2C" w:rsidRDefault="00A9494C" w:rsidP="00A9494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A9494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A7A" w:rsidRDefault="00CC1A7A">
      <w:r>
        <w:separator/>
      </w:r>
    </w:p>
  </w:endnote>
  <w:endnote w:type="continuationSeparator" w:id="0">
    <w:p w:rsidR="00CC1A7A" w:rsidRDefault="00CC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A7A" w:rsidRDefault="00CC1A7A">
      <w:r>
        <w:separator/>
      </w:r>
    </w:p>
  </w:footnote>
  <w:footnote w:type="continuationSeparator" w:id="0">
    <w:p w:rsidR="00CC1A7A" w:rsidRDefault="00CC1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A2C1BC" wp14:editId="00EF4C6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753A020" wp14:editId="5E32E41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6165EE8C" wp14:editId="1E7D4BA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9494C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C1A7A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D6B9D-9A23-41C3-95B3-9423CDC7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116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2016-05-30T13:57:00Z</dcterms:created>
  <dcterms:modified xsi:type="dcterms:W3CDTF">2016-05-30T13:57:00Z</dcterms:modified>
</cp:coreProperties>
</file>