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33A9A">
        <w:rPr>
          <w:rFonts w:ascii="Arial" w:hAnsi="Arial" w:cs="Arial"/>
          <w:b/>
          <w:caps/>
          <w:sz w:val="28"/>
          <w:szCs w:val="28"/>
        </w:rPr>
        <w:t>882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D33A9A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 da Costureira, 25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</w:t>
      </w:r>
      <w:r w:rsidR="00D33A9A">
        <w:rPr>
          <w:rFonts w:ascii="Arial" w:hAnsi="Arial" w:cs="Arial"/>
        </w:rPr>
        <w:t xml:space="preserve">tro de </w:t>
      </w:r>
      <w:r w:rsidR="00D33A9A" w:rsidRPr="00D33A9A">
        <w:rPr>
          <w:rFonts w:ascii="Arial" w:hAnsi="Arial" w:cs="Arial"/>
        </w:rPr>
        <w:t>Moção Congratulatória pelo Dia da Costureira, 25 de maio.</w:t>
      </w:r>
    </w:p>
    <w:p w:rsidR="00B813D9" w:rsidRDefault="00B813D9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Costurando sonhos, através de um delicado trabalho manual, as costureiras materializam os riscos contribuindo para a elegância das mulheres brasileiras.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33A9A">
        <w:rPr>
          <w:rFonts w:ascii="Arial" w:hAnsi="Arial" w:cs="Arial"/>
        </w:rPr>
        <w:t>1º de junho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B813D9" w:rsidRDefault="00B813D9" w:rsidP="00B813D9">
      <w:pPr>
        <w:jc w:val="center"/>
        <w:rPr>
          <w:rFonts w:ascii="Arial" w:hAnsi="Arial"/>
          <w:b/>
          <w:smallCaps/>
        </w:rPr>
      </w:pPr>
    </w:p>
    <w:p w:rsidR="00B813D9" w:rsidRPr="00B813D9" w:rsidRDefault="00B813D9" w:rsidP="00B813D9">
      <w:pPr>
        <w:jc w:val="center"/>
        <w:rPr>
          <w:rFonts w:ascii="Arial" w:hAnsi="Arial"/>
          <w:b/>
          <w:smallCaps/>
        </w:rPr>
      </w:pPr>
      <w:bookmarkStart w:id="0" w:name="_GoBack"/>
      <w:bookmarkEnd w:id="0"/>
      <w:r w:rsidRPr="00B813D9">
        <w:rPr>
          <w:rFonts w:ascii="Arial" w:hAnsi="Arial"/>
          <w:b/>
          <w:smallCaps/>
        </w:rPr>
        <w:t>VALMIR DO PARQUE MEIA LUA</w:t>
      </w:r>
    </w:p>
    <w:p w:rsidR="00D33A9A" w:rsidRDefault="00B813D9" w:rsidP="00B813D9">
      <w:pPr>
        <w:spacing w:line="360" w:lineRule="auto"/>
        <w:jc w:val="center"/>
        <w:rPr>
          <w:rFonts w:ascii="Arial" w:hAnsi="Arial" w:cs="Arial"/>
        </w:rPr>
      </w:pPr>
      <w:r w:rsidRPr="00B813D9">
        <w:rPr>
          <w:rFonts w:ascii="Arial" w:hAnsi="Arial"/>
        </w:rPr>
        <w:t>Vereador - PSDC</w:t>
      </w:r>
    </w:p>
    <w:p w:rsidR="00D33A9A" w:rsidRPr="002A7434" w:rsidRDefault="00D33A9A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FA6" w:rsidRDefault="005B4FA6">
      <w:r>
        <w:separator/>
      </w:r>
    </w:p>
  </w:endnote>
  <w:endnote w:type="continuationSeparator" w:id="0">
    <w:p w:rsidR="005B4FA6" w:rsidRDefault="005B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FA6" w:rsidRDefault="005B4FA6">
      <w:r>
        <w:separator/>
      </w:r>
    </w:p>
  </w:footnote>
  <w:footnote w:type="continuationSeparator" w:id="0">
    <w:p w:rsidR="005B4FA6" w:rsidRDefault="005B4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4591F"/>
    <w:rsid w:val="00156CE1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B4FA6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813D9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3A9A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9</TotalTime>
  <Pages>1</Pages>
  <Words>109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2016-05-30T12:13:00Z</dcterms:created>
  <dcterms:modified xsi:type="dcterms:W3CDTF">2016-05-30T12:21:00Z</dcterms:modified>
</cp:coreProperties>
</file>