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EF0A12">
        <w:rPr>
          <w:rFonts w:cs="Arial"/>
          <w:b/>
          <w:caps/>
          <w:sz w:val="28"/>
          <w:szCs w:val="28"/>
        </w:rPr>
        <w:t>884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EF0A1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EF0A12">
              <w:rPr>
                <w:rFonts w:cs="Arial"/>
                <w:sz w:val="20"/>
                <w:szCs w:val="20"/>
              </w:rPr>
              <w:t xml:space="preserve">Registra o transcurso do Dia Mundial das Crianças Vítimas de Agressão, 4 de </w:t>
            </w:r>
            <w:proofErr w:type="gramStart"/>
            <w:r w:rsidRPr="00EF0A12">
              <w:rPr>
                <w:rFonts w:cs="Arial"/>
                <w:sz w:val="20"/>
                <w:szCs w:val="20"/>
              </w:rPr>
              <w:t>junho.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374828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EF0A12">
        <w:rPr>
          <w:rFonts w:cs="Arial"/>
        </w:rPr>
        <w:t>d</w:t>
      </w:r>
      <w:r w:rsidR="00EF0A12" w:rsidRPr="00EF0A12">
        <w:rPr>
          <w:rFonts w:cs="Arial"/>
        </w:rPr>
        <w:t>o transcurso do Dia Mundial das Crianças Vítimas de Agressão, 4 de junho.</w:t>
      </w:r>
    </w:p>
    <w:p w:rsidR="00EF0A12" w:rsidRPr="00EF0A12" w:rsidRDefault="00EF0A12" w:rsidP="00374828">
      <w:pPr>
        <w:tabs>
          <w:tab w:val="left" w:pos="-600"/>
        </w:tabs>
        <w:spacing w:after="240"/>
        <w:ind w:firstLine="1701"/>
        <w:rPr>
          <w:rFonts w:cs="Arial"/>
        </w:rPr>
      </w:pPr>
      <w:r w:rsidRPr="00EF0A12">
        <w:rPr>
          <w:rFonts w:cs="Arial"/>
        </w:rPr>
        <w:t>A passagem dessa data destaca a significativa importância do oferecimento, por toda a sociedade, dos meios necessários à proteção e ao zelo para com a infância e a juventude, trazendo à tona o estímulo à reflexão e à tomada de providências diant</w:t>
      </w:r>
      <w:bookmarkStart w:id="0" w:name="_GoBack"/>
      <w:bookmarkEnd w:id="0"/>
      <w:r w:rsidRPr="00EF0A12">
        <w:rPr>
          <w:rFonts w:cs="Arial"/>
        </w:rPr>
        <w:t>e da triste realidade vivenciada por crianças vítimas de agressão.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9118C5">
        <w:rPr>
          <w:rFonts w:cs="Arial"/>
        </w:rPr>
        <w:t>1º de junho de 2016.</w:t>
      </w:r>
    </w:p>
    <w:p w:rsidR="009118C5" w:rsidRDefault="009118C5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9118C5" w:rsidRDefault="009118C5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9118C5" w:rsidRDefault="009118C5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9118C5" w:rsidRPr="00A73B31" w:rsidRDefault="009118C5" w:rsidP="00A11950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9118C5" w:rsidRPr="00A73B31" w:rsidRDefault="009118C5" w:rsidP="00A11950">
      <w:pPr>
        <w:spacing w:line="240" w:lineRule="auto"/>
        <w:jc w:val="center"/>
      </w:pPr>
      <w:r w:rsidRPr="00A73B31">
        <w:t>Vereador – PSDC</w:t>
      </w:r>
    </w:p>
    <w:sectPr w:rsidR="009118C5" w:rsidRPr="00A73B31" w:rsidSect="000B6AA5">
      <w:headerReference w:type="default" r:id="rId7"/>
      <w:footerReference w:type="default" r:id="rId8"/>
      <w:pgSz w:w="11907" w:h="16840" w:code="9"/>
      <w:pgMar w:top="1977" w:right="1227" w:bottom="1418" w:left="1560" w:header="719" w:footer="8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60C" w:rsidRDefault="0019760C">
      <w:r>
        <w:separator/>
      </w:r>
    </w:p>
  </w:endnote>
  <w:endnote w:type="continuationSeparator" w:id="0">
    <w:p w:rsidR="0019760C" w:rsidRDefault="00197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60C" w:rsidRDefault="0019760C">
      <w:r>
        <w:separator/>
      </w:r>
    </w:p>
  </w:footnote>
  <w:footnote w:type="continuationSeparator" w:id="0">
    <w:p w:rsidR="0019760C" w:rsidRDefault="00197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CC411D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4D11EEA" wp14:editId="659B9880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11D"/>
    <w:rsid w:val="000023C6"/>
    <w:rsid w:val="00022779"/>
    <w:rsid w:val="0003551B"/>
    <w:rsid w:val="0006195F"/>
    <w:rsid w:val="00066797"/>
    <w:rsid w:val="00094612"/>
    <w:rsid w:val="000B6AA5"/>
    <w:rsid w:val="001106EC"/>
    <w:rsid w:val="001351F0"/>
    <w:rsid w:val="0019760C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641D7"/>
    <w:rsid w:val="00374828"/>
    <w:rsid w:val="00390B29"/>
    <w:rsid w:val="003961FF"/>
    <w:rsid w:val="00397E28"/>
    <w:rsid w:val="003D1696"/>
    <w:rsid w:val="004273A6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5D0FA1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18C5"/>
    <w:rsid w:val="00913647"/>
    <w:rsid w:val="00951D3F"/>
    <w:rsid w:val="00974C86"/>
    <w:rsid w:val="009A031F"/>
    <w:rsid w:val="009C7DB3"/>
    <w:rsid w:val="00A4461C"/>
    <w:rsid w:val="00A577B7"/>
    <w:rsid w:val="00AA1B99"/>
    <w:rsid w:val="00AC063B"/>
    <w:rsid w:val="00AF409F"/>
    <w:rsid w:val="00B57E95"/>
    <w:rsid w:val="00B7346A"/>
    <w:rsid w:val="00B80FC2"/>
    <w:rsid w:val="00BC6994"/>
    <w:rsid w:val="00BD0E65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C411D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E0747A"/>
    <w:rsid w:val="00E120EC"/>
    <w:rsid w:val="00E26829"/>
    <w:rsid w:val="00E44372"/>
    <w:rsid w:val="00EC7056"/>
    <w:rsid w:val="00ED5C6E"/>
    <w:rsid w:val="00EE3178"/>
    <w:rsid w:val="00EE6392"/>
    <w:rsid w:val="00EF0A12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</TotalTime>
  <Pages>1</Pages>
  <Words>139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2016-05-31T11:17:00Z</dcterms:created>
  <dcterms:modified xsi:type="dcterms:W3CDTF">2016-05-31T11:18:00Z</dcterms:modified>
</cp:coreProperties>
</file>