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04674">
        <w:rPr>
          <w:rFonts w:ascii="Arial" w:hAnsi="Arial" w:cs="Arial"/>
          <w:b/>
          <w:caps/>
          <w:sz w:val="28"/>
          <w:szCs w:val="28"/>
        </w:rPr>
        <w:t>886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0467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4674">
              <w:rPr>
                <w:rFonts w:ascii="Arial" w:hAnsi="Arial" w:cs="Arial"/>
                <w:sz w:val="20"/>
                <w:szCs w:val="20"/>
              </w:rPr>
              <w:t xml:space="preserve">Moção de Agradecimento ao Setor de Ambulâncias da Prefeitura Municipal de Jacareí por ter enviado uma ambulância para acompanhar o passeio ciclístico da 20ª Festa da Padroeira do Parque Meia Lua, realizado no dia 28 de maio do </w:t>
            </w:r>
            <w:proofErr w:type="gramStart"/>
            <w:r w:rsidRPr="00D04674">
              <w:rPr>
                <w:rFonts w:ascii="Arial" w:hAnsi="Arial" w:cs="Arial"/>
                <w:sz w:val="20"/>
                <w:szCs w:val="20"/>
              </w:rPr>
              <w:t>corrente.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D04674">
        <w:rPr>
          <w:rFonts w:ascii="Arial" w:hAnsi="Arial" w:cs="Arial"/>
        </w:rPr>
        <w:t>nossos agradecimentos</w:t>
      </w:r>
      <w:r w:rsidR="00D04674" w:rsidRPr="00D04674">
        <w:t xml:space="preserve"> </w:t>
      </w:r>
      <w:r w:rsidR="00D04674" w:rsidRPr="00D04674">
        <w:rPr>
          <w:rFonts w:ascii="Arial" w:hAnsi="Arial" w:cs="Arial"/>
        </w:rPr>
        <w:t xml:space="preserve">ao Setor de Ambulâncias da Prefeitura Municipal de Jacareí por ter enviado uma ambulância para acompanhar o passeio ciclístico </w:t>
      </w:r>
      <w:r w:rsidR="00D04674">
        <w:rPr>
          <w:rFonts w:ascii="Arial" w:hAnsi="Arial" w:cs="Arial"/>
        </w:rPr>
        <w:t xml:space="preserve">realizado </w:t>
      </w:r>
      <w:r w:rsidR="00D04674" w:rsidRPr="00D04674">
        <w:rPr>
          <w:rFonts w:ascii="Arial" w:hAnsi="Arial" w:cs="Arial"/>
        </w:rPr>
        <w:t>no dia 28 de maio do corrente</w:t>
      </w:r>
      <w:r w:rsidR="00D04674">
        <w:rPr>
          <w:rFonts w:ascii="Arial" w:hAnsi="Arial" w:cs="Arial"/>
        </w:rPr>
        <w:t xml:space="preserve">, durante as comemorações </w:t>
      </w:r>
      <w:r w:rsidR="00D04674" w:rsidRPr="00D04674">
        <w:rPr>
          <w:rFonts w:ascii="Arial" w:hAnsi="Arial" w:cs="Arial"/>
        </w:rPr>
        <w:t>da 20ª Festa da Padroeira do Parque Meia Lua.</w:t>
      </w:r>
      <w:bookmarkStart w:id="0" w:name="_GoBack"/>
      <w:bookmarkEnd w:id="0"/>
    </w:p>
    <w:p w:rsidR="00BF791A" w:rsidRPr="00BF791A" w:rsidRDefault="00BF791A" w:rsidP="005D57E7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D04674">
        <w:rPr>
          <w:rFonts w:ascii="Arial" w:hAnsi="Arial" w:cs="Arial"/>
        </w:rPr>
        <w:t>1º de junho de 2016.</w:t>
      </w:r>
    </w:p>
    <w:p w:rsidR="00D04674" w:rsidRDefault="00D0467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4674" w:rsidRDefault="00D0467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4674" w:rsidRDefault="00D04674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D04674" w:rsidRPr="00A34F2C" w:rsidRDefault="00D04674" w:rsidP="00D04674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04674" w:rsidRPr="00A34F2C" w:rsidRDefault="00D04674" w:rsidP="00D04674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D04674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14E" w:rsidRDefault="0030214E">
      <w:r>
        <w:separator/>
      </w:r>
    </w:p>
  </w:endnote>
  <w:endnote w:type="continuationSeparator" w:id="0">
    <w:p w:rsidR="0030214E" w:rsidRDefault="00302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14E" w:rsidRDefault="0030214E">
      <w:r>
        <w:separator/>
      </w:r>
    </w:p>
  </w:footnote>
  <w:footnote w:type="continuationSeparator" w:id="0">
    <w:p w:rsidR="0030214E" w:rsidRDefault="003021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FDF4EF6" wp14:editId="04E4E90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CCC1A64" wp14:editId="1D1D434D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 wp14:anchorId="06AB93B4" wp14:editId="7F4E12B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0214E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D0506"/>
    <w:rsid w:val="005D57E7"/>
    <w:rsid w:val="005E138D"/>
    <w:rsid w:val="00624472"/>
    <w:rsid w:val="006426AE"/>
    <w:rsid w:val="00675545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14C88"/>
    <w:rsid w:val="009420CF"/>
    <w:rsid w:val="009768E6"/>
    <w:rsid w:val="00981EE0"/>
    <w:rsid w:val="009822C4"/>
    <w:rsid w:val="00995BC6"/>
    <w:rsid w:val="009A2ABD"/>
    <w:rsid w:val="009B207E"/>
    <w:rsid w:val="009B32F8"/>
    <w:rsid w:val="009D50D4"/>
    <w:rsid w:val="009E1F05"/>
    <w:rsid w:val="009E5747"/>
    <w:rsid w:val="00A23B25"/>
    <w:rsid w:val="00A36CFB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4674"/>
    <w:rsid w:val="00D14EB1"/>
    <w:rsid w:val="00D2072E"/>
    <w:rsid w:val="00D73E27"/>
    <w:rsid w:val="00DA16EF"/>
    <w:rsid w:val="00DB48F6"/>
    <w:rsid w:val="00E11F92"/>
    <w:rsid w:val="00E14190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67385-D3EC-4780-BA04-27FFB5C61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2015-11-12T12:19:00Z</cp:lastPrinted>
  <dcterms:created xsi:type="dcterms:W3CDTF">2016-05-30T14:03:00Z</dcterms:created>
  <dcterms:modified xsi:type="dcterms:W3CDTF">2016-05-30T14:03:00Z</dcterms:modified>
</cp:coreProperties>
</file>