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F7AF8">
        <w:rPr>
          <w:rFonts w:ascii="Arial" w:hAnsi="Arial" w:cs="Arial"/>
          <w:b/>
          <w:caps/>
          <w:sz w:val="28"/>
          <w:szCs w:val="28"/>
        </w:rPr>
        <w:t>935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DF7AF8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F7AF8">
              <w:rPr>
                <w:rFonts w:ascii="Arial" w:hAnsi="Arial" w:cs="Arial"/>
                <w:sz w:val="20"/>
                <w:szCs w:val="20"/>
              </w:rPr>
              <w:t xml:space="preserve">À JTU - Jacareí Transporte Urbano Ltda., solicitando alteração na frequência da passagem de circulares pela Avenida Pereira Campos, no Jardim </w:t>
            </w:r>
            <w:proofErr w:type="gramStart"/>
            <w:r w:rsidRPr="00DF7AF8">
              <w:rPr>
                <w:rFonts w:ascii="Arial" w:hAnsi="Arial" w:cs="Arial"/>
                <w:sz w:val="20"/>
                <w:szCs w:val="20"/>
              </w:rPr>
              <w:t>Didinha.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2764C" w:rsidRDefault="00691CF5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DF7AF8" w:rsidRPr="00DF7AF8">
        <w:rPr>
          <w:rFonts w:ascii="Arial" w:hAnsi="Arial" w:cs="Arial"/>
        </w:rPr>
        <w:t>à JTU - Jacareí Transporte Urbano Ltda. solicitando alteração na frequência da passagem de circulares pela Avenida Pereira Campos, no Jardim Didinha.</w:t>
      </w:r>
    </w:p>
    <w:p w:rsidR="007D3378" w:rsidRPr="007D3378" w:rsidRDefault="007D3378" w:rsidP="007D337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7D3378">
        <w:rPr>
          <w:rFonts w:ascii="Arial" w:hAnsi="Arial" w:cs="Arial"/>
        </w:rPr>
        <w:t>Segundo sugestões dos moradores do bairro, poderia ser estudada a possibilidade de alternar os horários da linha 19 - Vila Garcia, com um carro fazendo o percurso pela Avenida São João e o seguinte pela Avenida Pereira Campos, e assim sucessivamente.</w:t>
      </w:r>
    </w:p>
    <w:p w:rsidR="007D3378" w:rsidRPr="007D3378" w:rsidRDefault="007D3378" w:rsidP="007D3378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7D3378">
        <w:rPr>
          <w:rFonts w:ascii="Arial" w:hAnsi="Arial" w:cs="Arial"/>
        </w:rPr>
        <w:t>A mesma sugestão também poderia ser implantada na linha 21 - Jardim Panorama, com u</w:t>
      </w:r>
      <w:r w:rsidR="00CB16A5">
        <w:rPr>
          <w:rFonts w:ascii="Arial" w:hAnsi="Arial" w:cs="Arial"/>
        </w:rPr>
        <w:t>m ônibus fazendo o percurso pelo Bairro</w:t>
      </w:r>
      <w:bookmarkStart w:id="0" w:name="_GoBack"/>
      <w:bookmarkEnd w:id="0"/>
      <w:r w:rsidRPr="007D3378">
        <w:rPr>
          <w:rFonts w:ascii="Arial" w:hAnsi="Arial" w:cs="Arial"/>
        </w:rPr>
        <w:t xml:space="preserve"> Cidade Jardim e o próximo pela Avenida Pereira Campos.</w:t>
      </w:r>
    </w:p>
    <w:p w:rsidR="00691CF5" w:rsidRPr="00691CF5" w:rsidRDefault="00691CF5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7D3378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FF18D5" w:rsidRDefault="00691CF5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7D3378">
        <w:rPr>
          <w:rFonts w:ascii="Arial" w:hAnsi="Arial" w:cs="Arial"/>
        </w:rPr>
        <w:t>8</w:t>
      </w:r>
      <w:proofErr w:type="gramEnd"/>
      <w:r w:rsidR="007D3378">
        <w:rPr>
          <w:rFonts w:ascii="Arial" w:hAnsi="Arial" w:cs="Arial"/>
        </w:rPr>
        <w:t xml:space="preserve"> de junho de 2016.</w:t>
      </w:r>
    </w:p>
    <w:p w:rsidR="007D3378" w:rsidRDefault="007D3378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7D3378" w:rsidRDefault="007D3378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7D3378" w:rsidRDefault="007D3378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7D3378" w:rsidRPr="00A34F2C" w:rsidRDefault="007D3378" w:rsidP="007D3378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EDGARD SASAKI</w:t>
      </w:r>
    </w:p>
    <w:p w:rsidR="007D3378" w:rsidRPr="00A34F2C" w:rsidRDefault="007D3378" w:rsidP="007D337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7D3378" w:rsidRPr="00A34F2C" w:rsidSect="0042764C">
      <w:headerReference w:type="default" r:id="rId8"/>
      <w:footerReference w:type="default" r:id="rId9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A55" w:rsidRDefault="00FE5A55">
      <w:r>
        <w:separator/>
      </w:r>
    </w:p>
  </w:endnote>
  <w:endnote w:type="continuationSeparator" w:id="0">
    <w:p w:rsidR="00FE5A55" w:rsidRDefault="00FE5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A55" w:rsidRDefault="00FE5A55">
      <w:r>
        <w:separator/>
      </w:r>
    </w:p>
  </w:footnote>
  <w:footnote w:type="continuationSeparator" w:id="0">
    <w:p w:rsidR="00FE5A55" w:rsidRDefault="00FE5A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5045B02" wp14:editId="23242EC0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E22391E" wp14:editId="41F604A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161E0CFC" wp14:editId="19E4D28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3484A"/>
    <w:rsid w:val="0014591F"/>
    <w:rsid w:val="00172E81"/>
    <w:rsid w:val="00181CD2"/>
    <w:rsid w:val="001F13C3"/>
    <w:rsid w:val="00204ED7"/>
    <w:rsid w:val="00253C82"/>
    <w:rsid w:val="0026116E"/>
    <w:rsid w:val="002A7434"/>
    <w:rsid w:val="002C4405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2764C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1A4A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D3378"/>
    <w:rsid w:val="007F75CA"/>
    <w:rsid w:val="0080197E"/>
    <w:rsid w:val="00877E50"/>
    <w:rsid w:val="008909A4"/>
    <w:rsid w:val="008A0EB2"/>
    <w:rsid w:val="00935118"/>
    <w:rsid w:val="009768E6"/>
    <w:rsid w:val="009A2ABD"/>
    <w:rsid w:val="009B207E"/>
    <w:rsid w:val="009B32F8"/>
    <w:rsid w:val="009D50D4"/>
    <w:rsid w:val="009E1F05"/>
    <w:rsid w:val="00A21A8C"/>
    <w:rsid w:val="00A46B01"/>
    <w:rsid w:val="00A86753"/>
    <w:rsid w:val="00A92CB9"/>
    <w:rsid w:val="00AC712C"/>
    <w:rsid w:val="00AD6B47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16A5"/>
    <w:rsid w:val="00CB2BAB"/>
    <w:rsid w:val="00CD38D0"/>
    <w:rsid w:val="00CF31DE"/>
    <w:rsid w:val="00D14EB1"/>
    <w:rsid w:val="00D2072E"/>
    <w:rsid w:val="00D564F1"/>
    <w:rsid w:val="00D63B5D"/>
    <w:rsid w:val="00D8365B"/>
    <w:rsid w:val="00DB23E5"/>
    <w:rsid w:val="00DB48F6"/>
    <w:rsid w:val="00DF7AF8"/>
    <w:rsid w:val="00E11F92"/>
    <w:rsid w:val="00E14F37"/>
    <w:rsid w:val="00E3022D"/>
    <w:rsid w:val="00E86C30"/>
    <w:rsid w:val="00E90C30"/>
    <w:rsid w:val="00EB04D6"/>
    <w:rsid w:val="00ED2065"/>
    <w:rsid w:val="00F1605F"/>
    <w:rsid w:val="00F27895"/>
    <w:rsid w:val="00F420E5"/>
    <w:rsid w:val="00F5150F"/>
    <w:rsid w:val="00F65C85"/>
    <w:rsid w:val="00F73DA3"/>
    <w:rsid w:val="00FA3CFC"/>
    <w:rsid w:val="00FE28F8"/>
    <w:rsid w:val="00FE5A55"/>
    <w:rsid w:val="00FF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187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3</cp:revision>
  <cp:lastPrinted>2014-12-11T13:13:00Z</cp:lastPrinted>
  <dcterms:created xsi:type="dcterms:W3CDTF">2016-06-06T13:08:00Z</dcterms:created>
  <dcterms:modified xsi:type="dcterms:W3CDTF">2016-06-07T18:14:00Z</dcterms:modified>
</cp:coreProperties>
</file>