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D1A1C">
        <w:rPr>
          <w:rFonts w:ascii="Arial" w:hAnsi="Arial" w:cs="Arial"/>
          <w:b/>
          <w:caps/>
          <w:sz w:val="28"/>
          <w:szCs w:val="28"/>
        </w:rPr>
        <w:t>944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4D1A1C" w:rsidP="004D1A1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1A1C">
              <w:rPr>
                <w:rFonts w:ascii="Arial" w:hAnsi="Arial" w:cs="Arial"/>
                <w:sz w:val="20"/>
                <w:szCs w:val="20"/>
              </w:rPr>
              <w:t xml:space="preserve">Ao 41º BPM/I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4D1A1C">
              <w:rPr>
                <w:rFonts w:ascii="Arial" w:hAnsi="Arial" w:cs="Arial"/>
                <w:sz w:val="20"/>
                <w:szCs w:val="20"/>
              </w:rPr>
              <w:t xml:space="preserve"> Batalhão de Polícia Militar do Interior, solicitando a realização de rondas ostensivas na região da Rua Arthur Gaspar Viana, no Jardim Santa </w:t>
            </w:r>
            <w:proofErr w:type="gramStart"/>
            <w:r w:rsidRPr="004D1A1C">
              <w:rPr>
                <w:rFonts w:ascii="Arial" w:hAnsi="Arial" w:cs="Arial"/>
                <w:sz w:val="20"/>
                <w:szCs w:val="20"/>
              </w:rPr>
              <w:t>Maria.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4D1A1C" w:rsidRPr="004D1A1C">
        <w:rPr>
          <w:rFonts w:ascii="Arial" w:hAnsi="Arial" w:cs="Arial"/>
        </w:rPr>
        <w:t xml:space="preserve">ao </w:t>
      </w:r>
      <w:r w:rsidR="004D1A1C">
        <w:rPr>
          <w:rFonts w:ascii="Arial" w:hAnsi="Arial" w:cs="Arial"/>
        </w:rPr>
        <w:t>41º BPM/I –</w:t>
      </w:r>
      <w:r w:rsidR="004D1A1C" w:rsidRPr="004D1A1C">
        <w:rPr>
          <w:rFonts w:ascii="Arial" w:hAnsi="Arial" w:cs="Arial"/>
        </w:rPr>
        <w:t xml:space="preserve"> Batalhão</w:t>
      </w:r>
      <w:r w:rsidR="004D1A1C">
        <w:rPr>
          <w:rFonts w:ascii="Arial" w:hAnsi="Arial" w:cs="Arial"/>
        </w:rPr>
        <w:t xml:space="preserve"> de Polícia Militar do Interior –</w:t>
      </w:r>
      <w:r w:rsidR="004D1A1C" w:rsidRPr="004D1A1C">
        <w:rPr>
          <w:rFonts w:ascii="Arial" w:hAnsi="Arial" w:cs="Arial"/>
        </w:rPr>
        <w:t xml:space="preserve"> solicitando a realização de rondas ostensivas na região da Rua Arthur Gaspar Viana, no Jardim Santa Maria.</w:t>
      </w:r>
    </w:p>
    <w:p w:rsidR="004D1A1C" w:rsidRDefault="004D1A1C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visa atender os moradores das imediações, que reclamam do grande número de assaltos e roubos de veículos, bem como da presença constante de meliantes armados, que geram muita insegurança a todos.</w:t>
      </w:r>
    </w:p>
    <w:p w:rsidR="00691CF5" w:rsidRPr="00691CF5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4D1A1C" w:rsidRPr="004D1A1C">
        <w:rPr>
          <w:rFonts w:ascii="Arial" w:hAnsi="Arial" w:cs="Arial"/>
        </w:rPr>
        <w:t>Batalhão</w:t>
      </w:r>
      <w:r w:rsidR="004D1A1C">
        <w:rPr>
          <w:rFonts w:ascii="Arial" w:hAnsi="Arial" w:cs="Arial"/>
        </w:rPr>
        <w:t xml:space="preserve">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4D1A1C">
        <w:rPr>
          <w:rFonts w:ascii="Arial" w:hAnsi="Arial" w:cs="Arial"/>
        </w:rPr>
        <w:t>8</w:t>
      </w:r>
      <w:proofErr w:type="gramEnd"/>
      <w:r w:rsidR="004D1A1C">
        <w:rPr>
          <w:rFonts w:ascii="Arial" w:hAnsi="Arial" w:cs="Arial"/>
        </w:rPr>
        <w:t xml:space="preserve"> de junho de 2016.</w:t>
      </w:r>
    </w:p>
    <w:p w:rsidR="004D1A1C" w:rsidRDefault="004D1A1C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D1A1C" w:rsidRDefault="004D1A1C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D1A1C" w:rsidRDefault="004D1A1C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D1A1C" w:rsidRPr="00A34F2C" w:rsidRDefault="004D1A1C" w:rsidP="004D1A1C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4D1A1C" w:rsidRPr="00A34F2C" w:rsidRDefault="004D1A1C" w:rsidP="004D1A1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</w:p>
    <w:sectPr w:rsidR="004D1A1C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C5D" w:rsidRDefault="00161C5D">
      <w:r>
        <w:separator/>
      </w:r>
    </w:p>
  </w:endnote>
  <w:endnote w:type="continuationSeparator" w:id="0">
    <w:p w:rsidR="00161C5D" w:rsidRDefault="00161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C5D" w:rsidRDefault="00161C5D">
      <w:r>
        <w:separator/>
      </w:r>
    </w:p>
  </w:footnote>
  <w:footnote w:type="continuationSeparator" w:id="0">
    <w:p w:rsidR="00161C5D" w:rsidRDefault="00161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2E8BFF" wp14:editId="7CBD77D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BAC95BC" wp14:editId="76F8FA2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8A288FB" wp14:editId="1E6DEFF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61C5D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D1A1C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160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2016-06-06T18:28:00Z</dcterms:created>
  <dcterms:modified xsi:type="dcterms:W3CDTF">2016-06-06T18:28:00Z</dcterms:modified>
</cp:coreProperties>
</file>