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B3804">
        <w:rPr>
          <w:rFonts w:ascii="Arial" w:hAnsi="Arial" w:cs="Arial"/>
          <w:b/>
          <w:caps/>
          <w:sz w:val="28"/>
          <w:szCs w:val="28"/>
        </w:rPr>
        <w:t>948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B380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ECT –</w:t>
            </w:r>
            <w:r w:rsidRPr="001B3804">
              <w:rPr>
                <w:rFonts w:ascii="Arial" w:hAnsi="Arial" w:cs="Arial"/>
                <w:sz w:val="20"/>
                <w:szCs w:val="20"/>
              </w:rPr>
              <w:t xml:space="preserve"> Empresa Brasileira de Correios e Telégrafos, solicitando estudos e providências para viabilizar a entrega de correspondências e encomendas no Parque dos Sinos, neste </w:t>
            </w:r>
            <w:proofErr w:type="gramStart"/>
            <w:r w:rsidRPr="001B380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B3804" w:rsidRPr="001B3804">
        <w:rPr>
          <w:rFonts w:ascii="Arial" w:hAnsi="Arial" w:cs="Arial"/>
        </w:rPr>
        <w:t xml:space="preserve">à ECT </w:t>
      </w:r>
      <w:r w:rsidR="001B3804">
        <w:rPr>
          <w:rFonts w:ascii="Arial" w:hAnsi="Arial" w:cs="Arial"/>
        </w:rPr>
        <w:t>–</w:t>
      </w:r>
      <w:r w:rsidR="001B3804" w:rsidRPr="001B3804">
        <w:rPr>
          <w:rFonts w:ascii="Arial" w:hAnsi="Arial" w:cs="Arial"/>
        </w:rPr>
        <w:t xml:space="preserve"> Empresa Brasileira de Correios e Telégrafos</w:t>
      </w:r>
      <w:r w:rsidR="001B3804">
        <w:rPr>
          <w:rFonts w:ascii="Arial" w:hAnsi="Arial" w:cs="Arial"/>
        </w:rPr>
        <w:t xml:space="preserve"> –</w:t>
      </w:r>
      <w:r w:rsidR="001B3804" w:rsidRPr="001B3804">
        <w:rPr>
          <w:rFonts w:ascii="Arial" w:hAnsi="Arial" w:cs="Arial"/>
        </w:rPr>
        <w:t xml:space="preserve"> solicitando estudos e providências para viabilizar a entrega de correspondências e encomendas no Parque dos Sinos, neste Município.</w:t>
      </w:r>
    </w:p>
    <w:p w:rsidR="001B3804" w:rsidRDefault="001B3804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as residências do referido bairro não são atendidas pelos Correios e o</w:t>
      </w:r>
      <w:r w:rsidRPr="001B3804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moradores </w:t>
      </w:r>
      <w:r w:rsidRPr="001B3804">
        <w:rPr>
          <w:rFonts w:ascii="Arial" w:hAnsi="Arial" w:cs="Arial"/>
        </w:rPr>
        <w:t>reclamam que se sentem prejudicados</w:t>
      </w:r>
      <w:r>
        <w:rPr>
          <w:rFonts w:ascii="Arial" w:hAnsi="Arial" w:cs="Arial"/>
        </w:rPr>
        <w:t xml:space="preserve">, pois </w:t>
      </w:r>
      <w:proofErr w:type="gramStart"/>
      <w:r>
        <w:rPr>
          <w:rFonts w:ascii="Arial" w:hAnsi="Arial" w:cs="Arial"/>
        </w:rPr>
        <w:t>necessitam</w:t>
      </w:r>
      <w:proofErr w:type="gramEnd"/>
      <w:r>
        <w:rPr>
          <w:rFonts w:ascii="Arial" w:hAnsi="Arial" w:cs="Arial"/>
        </w:rPr>
        <w:t xml:space="preserve"> ir a uma agência para retirar suas correspondências e encomendas, o que muitas vezes os expõe a</w:t>
      </w:r>
      <w:bookmarkStart w:id="0" w:name="_GoBack"/>
      <w:bookmarkEnd w:id="0"/>
      <w:r>
        <w:rPr>
          <w:rFonts w:ascii="Arial" w:hAnsi="Arial" w:cs="Arial"/>
        </w:rPr>
        <w:t xml:space="preserve"> situações de risco.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1B3804">
        <w:rPr>
          <w:rFonts w:ascii="Arial" w:hAnsi="Arial" w:cs="Arial"/>
        </w:rPr>
        <w:t>a ECT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1B3804">
        <w:rPr>
          <w:rFonts w:ascii="Arial" w:hAnsi="Arial" w:cs="Arial"/>
        </w:rPr>
        <w:t>8</w:t>
      </w:r>
      <w:proofErr w:type="gramEnd"/>
      <w:r w:rsidR="001B3804">
        <w:rPr>
          <w:rFonts w:ascii="Arial" w:hAnsi="Arial" w:cs="Arial"/>
        </w:rPr>
        <w:t xml:space="preserve"> de junho de 2016.</w:t>
      </w:r>
    </w:p>
    <w:p w:rsidR="001B3804" w:rsidRDefault="001B380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B3804" w:rsidRDefault="001B380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B3804" w:rsidRDefault="001B3804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B3804" w:rsidRPr="00A34F2C" w:rsidRDefault="001B3804" w:rsidP="001B380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1B3804" w:rsidRPr="00A34F2C" w:rsidRDefault="001B3804" w:rsidP="001B380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1B3804" w:rsidRPr="00A34F2C" w:rsidRDefault="001B3804" w:rsidP="001B380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1B3804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F1" w:rsidRDefault="008C02F1">
      <w:r>
        <w:separator/>
      </w:r>
    </w:p>
  </w:endnote>
  <w:endnote w:type="continuationSeparator" w:id="0">
    <w:p w:rsidR="008C02F1" w:rsidRDefault="008C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F1" w:rsidRDefault="008C02F1">
      <w:r>
        <w:separator/>
      </w:r>
    </w:p>
  </w:footnote>
  <w:footnote w:type="continuationSeparator" w:id="0">
    <w:p w:rsidR="008C02F1" w:rsidRDefault="008C0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2706914" wp14:editId="4D7BD6E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F0C71F" wp14:editId="0A13AA4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F777015" wp14:editId="1413A1C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B3804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02F1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2016-06-06T18:40:00Z</dcterms:created>
  <dcterms:modified xsi:type="dcterms:W3CDTF">2016-06-06T18:40:00Z</dcterms:modified>
</cp:coreProperties>
</file>