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22" w:rsidRPr="00BF791A" w:rsidRDefault="00F0302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977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03022" w:rsidRPr="00BF791A" w:rsidTr="002B152C">
        <w:tc>
          <w:tcPr>
            <w:tcW w:w="1030" w:type="dxa"/>
          </w:tcPr>
          <w:p w:rsidR="00F03022" w:rsidRPr="00BF791A" w:rsidRDefault="00F0302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03022" w:rsidRPr="00BF791A" w:rsidRDefault="00F03022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Sérgio Ferreira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F03022" w:rsidRPr="00BF791A" w:rsidRDefault="00F0302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03022" w:rsidRDefault="00F0302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Sérgio Ferreira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F03022" w:rsidRPr="00BF791A" w:rsidRDefault="00F0302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F03022" w:rsidRPr="00BF791A" w:rsidRDefault="00F03022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03022" w:rsidRDefault="00F0302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F03022" w:rsidRDefault="00F0302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3022" w:rsidRDefault="00F0302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3022" w:rsidRDefault="00F03022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03022" w:rsidRPr="00AC65A7" w:rsidRDefault="00F03022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F03022" w:rsidRDefault="00F03022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F03022" w:rsidSect="00F03022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F03022" w:rsidRPr="00AC65A7" w:rsidRDefault="00F03022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F03022" w:rsidRPr="00AC65A7" w:rsidSect="00F03022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728" w:rsidRDefault="00D51728">
      <w:r>
        <w:separator/>
      </w:r>
    </w:p>
  </w:endnote>
  <w:endnote w:type="continuationSeparator" w:id="0">
    <w:p w:rsidR="00D51728" w:rsidRDefault="00D5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022" w:rsidRDefault="00F0302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728" w:rsidRDefault="00D51728">
      <w:r>
        <w:separator/>
      </w:r>
    </w:p>
  </w:footnote>
  <w:footnote w:type="continuationSeparator" w:id="0">
    <w:p w:rsidR="00D51728" w:rsidRDefault="00D51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022" w:rsidRDefault="00F03022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3022" w:rsidRPr="00EB04D6" w:rsidRDefault="00F0302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F03022" w:rsidRPr="00EB04D6" w:rsidRDefault="00F0302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3022" w:rsidRPr="00F73DA3" w:rsidRDefault="00F0302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F03022" w:rsidRPr="00F73DA3" w:rsidRDefault="00F0302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F03022" w:rsidRPr="00F73DA3" w:rsidRDefault="00F0302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F03022" w:rsidRPr="00F73DA3" w:rsidRDefault="00F0302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51728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03022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F5F09-A47F-4ADA-8F25-E6DE64BB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2016-06-07T11:15:00Z</dcterms:created>
  <dcterms:modified xsi:type="dcterms:W3CDTF">2016-06-07T11:16:00Z</dcterms:modified>
</cp:coreProperties>
</file>