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948" w:rsidRPr="00BF791A" w:rsidRDefault="00B5394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979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53948" w:rsidRPr="00BF791A" w:rsidTr="002B152C">
        <w:tc>
          <w:tcPr>
            <w:tcW w:w="1030" w:type="dxa"/>
          </w:tcPr>
          <w:p w:rsidR="00B53948" w:rsidRPr="00BF791A" w:rsidRDefault="00B5394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53948" w:rsidRPr="00BF791A" w:rsidRDefault="00B53948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Rosália Ferreira Silva de Almeida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B53948" w:rsidRPr="00BF791A" w:rsidRDefault="00B5394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53948" w:rsidRDefault="00B5394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Rosália Ferreira Silva de Almeida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B53948" w:rsidRPr="00BF791A" w:rsidRDefault="00B5394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B53948" w:rsidRPr="00BF791A" w:rsidRDefault="00B5394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53948" w:rsidRDefault="00B539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B53948" w:rsidRDefault="00B539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3948" w:rsidRDefault="00B539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3948" w:rsidRDefault="00B539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3948" w:rsidRPr="00AC65A7" w:rsidRDefault="00B53948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B53948" w:rsidRDefault="00B53948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B53948" w:rsidSect="00B53948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B53948" w:rsidRPr="00AC65A7" w:rsidRDefault="00B53948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B53948" w:rsidRPr="00AC65A7" w:rsidSect="00B53948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7B" w:rsidRDefault="007E4D7B">
      <w:r>
        <w:separator/>
      </w:r>
    </w:p>
  </w:endnote>
  <w:endnote w:type="continuationSeparator" w:id="0">
    <w:p w:rsidR="007E4D7B" w:rsidRDefault="007E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48" w:rsidRDefault="00B5394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7B" w:rsidRDefault="007E4D7B">
      <w:r>
        <w:separator/>
      </w:r>
    </w:p>
  </w:footnote>
  <w:footnote w:type="continuationSeparator" w:id="0">
    <w:p w:rsidR="007E4D7B" w:rsidRDefault="007E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48" w:rsidRDefault="00B5394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948" w:rsidRPr="00EB04D6" w:rsidRDefault="00B5394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53948" w:rsidRPr="00EB04D6" w:rsidRDefault="00B5394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3948" w:rsidRPr="00F73DA3" w:rsidRDefault="00B5394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53948" w:rsidRPr="00F73DA3" w:rsidRDefault="00B5394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53948" w:rsidRPr="00F73DA3" w:rsidRDefault="00B5394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53948" w:rsidRPr="00F73DA3" w:rsidRDefault="00B5394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E4D7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53948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92AA-4137-4617-AFCE-66806FEB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2016-06-07T11:16:00Z</dcterms:created>
  <dcterms:modified xsi:type="dcterms:W3CDTF">2016-06-07T11:17:00Z</dcterms:modified>
</cp:coreProperties>
</file>