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022" w:rsidRPr="00BF791A" w:rsidRDefault="005E602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4632">
        <w:rPr>
          <w:rFonts w:ascii="Arial" w:hAnsi="Arial" w:cs="Arial"/>
          <w:b/>
          <w:caps/>
          <w:noProof/>
          <w:sz w:val="28"/>
          <w:szCs w:val="28"/>
        </w:rPr>
        <w:t>980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5E6022" w:rsidRPr="00BF791A" w:rsidTr="002B152C">
        <w:tc>
          <w:tcPr>
            <w:tcW w:w="1030" w:type="dxa"/>
          </w:tcPr>
          <w:p w:rsidR="005E6022" w:rsidRPr="00BF791A" w:rsidRDefault="005E602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5E6022" w:rsidRPr="00BF791A" w:rsidRDefault="005E6022" w:rsidP="00AC65A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5A7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bookmarkStart w:id="0" w:name="_GoBack"/>
            <w:r w:rsidRPr="003E4632">
              <w:rPr>
                <w:rFonts w:ascii="Arial" w:hAnsi="Arial" w:cs="Arial"/>
                <w:noProof/>
                <w:sz w:val="20"/>
                <w:szCs w:val="20"/>
              </w:rPr>
              <w:t>Luiz Fernando Faria</w:t>
            </w:r>
            <w:bookmarkEnd w:id="0"/>
            <w:r w:rsidRPr="00AC65A7"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5E6022" w:rsidRPr="00BF791A" w:rsidRDefault="005E602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E6022" w:rsidRDefault="005E6022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65A7">
        <w:rPr>
          <w:rFonts w:ascii="Arial" w:hAnsi="Arial" w:cs="Arial"/>
        </w:rPr>
        <w:t xml:space="preserve">Moção Congratulatória a </w:t>
      </w:r>
      <w:r w:rsidRPr="003E4632">
        <w:rPr>
          <w:rFonts w:ascii="Arial" w:hAnsi="Arial" w:cs="Arial"/>
          <w:noProof/>
        </w:rPr>
        <w:t>Luiz Fernando Faria</w:t>
      </w:r>
      <w:r w:rsidRPr="00AC65A7">
        <w:rPr>
          <w:rFonts w:ascii="Arial" w:hAnsi="Arial" w:cs="Arial"/>
        </w:rPr>
        <w:t xml:space="preserve"> por oportunidade de sua aposentadoria no serviço público municipal.</w:t>
      </w:r>
    </w:p>
    <w:p w:rsidR="005E6022" w:rsidRPr="00BF791A" w:rsidRDefault="005E6022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agradecimentos pelos serviços prestados ao Município.</w:t>
      </w:r>
    </w:p>
    <w:p w:rsidR="005E6022" w:rsidRPr="00BF791A" w:rsidRDefault="005E6022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5E6022" w:rsidRDefault="005E602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junho de 2016.</w:t>
      </w:r>
    </w:p>
    <w:p w:rsidR="005E6022" w:rsidRDefault="005E602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E6022" w:rsidRDefault="005E602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E6022" w:rsidRDefault="005E602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E6022" w:rsidRPr="00AC65A7" w:rsidRDefault="005E6022" w:rsidP="00AC65A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65A7">
        <w:rPr>
          <w:rFonts w:ascii="Arial" w:eastAsia="MS Mincho" w:hAnsi="Arial" w:cs="Arial"/>
          <w:b/>
          <w:lang w:eastAsia="ja-JP"/>
        </w:rPr>
        <w:t>ROSE GASPAR</w:t>
      </w:r>
    </w:p>
    <w:p w:rsidR="005E6022" w:rsidRDefault="005E6022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5E6022" w:rsidSect="005E6022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65A7">
        <w:rPr>
          <w:rFonts w:ascii="Arial" w:eastAsia="MS Mincho" w:hAnsi="Arial" w:cs="Arial"/>
          <w:lang w:eastAsia="ja-JP"/>
        </w:rPr>
        <w:t>Vereadora - PT</w:t>
      </w:r>
    </w:p>
    <w:p w:rsidR="005E6022" w:rsidRPr="00AC65A7" w:rsidRDefault="005E6022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5E6022" w:rsidRPr="00AC65A7" w:rsidSect="005E6022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9AE" w:rsidRDefault="005A39AE">
      <w:r>
        <w:separator/>
      </w:r>
    </w:p>
  </w:endnote>
  <w:endnote w:type="continuationSeparator" w:id="0">
    <w:p w:rsidR="005A39AE" w:rsidRDefault="005A3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022" w:rsidRDefault="005E602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9AE" w:rsidRDefault="005A39AE">
      <w:r>
        <w:separator/>
      </w:r>
    </w:p>
  </w:footnote>
  <w:footnote w:type="continuationSeparator" w:id="0">
    <w:p w:rsidR="005A39AE" w:rsidRDefault="005A3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022" w:rsidRDefault="005E6022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6022" w:rsidRPr="00EB04D6" w:rsidRDefault="005E602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5E6022" w:rsidRPr="00EB04D6" w:rsidRDefault="005E602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6022" w:rsidRPr="00F73DA3" w:rsidRDefault="005E602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5E6022" w:rsidRPr="00F73DA3" w:rsidRDefault="005E602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5E6022" w:rsidRPr="00F73DA3" w:rsidRDefault="005E602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5E6022" w:rsidRPr="00F73DA3" w:rsidRDefault="005E602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EB04D6" w:rsidRDefault="00AC65A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C65A7" w:rsidRPr="00EB04D6" w:rsidRDefault="00AC65A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F73DA3" w:rsidRDefault="00AC65A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C65A7" w:rsidRPr="00F73DA3" w:rsidRDefault="00AC65A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C65A7" w:rsidRPr="00F73DA3" w:rsidRDefault="00AC65A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C65A7" w:rsidRPr="00F73DA3" w:rsidRDefault="00AC65A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86BA5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A39AE"/>
    <w:rsid w:val="005B3D21"/>
    <w:rsid w:val="005C3938"/>
    <w:rsid w:val="005D0506"/>
    <w:rsid w:val="005D57E7"/>
    <w:rsid w:val="005E138D"/>
    <w:rsid w:val="005E6022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5E6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65A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D747E-1575-4D84-9C56-EADC37E1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2016-06-07T11:17:00Z</dcterms:created>
  <dcterms:modified xsi:type="dcterms:W3CDTF">2016-06-07T11:18:00Z</dcterms:modified>
</cp:coreProperties>
</file>