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403" w:rsidRPr="00BF791A" w:rsidRDefault="00757403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3E4632">
        <w:rPr>
          <w:rFonts w:ascii="Arial" w:hAnsi="Arial" w:cs="Arial"/>
          <w:b/>
          <w:caps/>
          <w:noProof/>
          <w:sz w:val="28"/>
          <w:szCs w:val="28"/>
        </w:rPr>
        <w:t>981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757403" w:rsidRPr="00BF791A" w:rsidTr="002B152C">
        <w:tc>
          <w:tcPr>
            <w:tcW w:w="1030" w:type="dxa"/>
          </w:tcPr>
          <w:p w:rsidR="00757403" w:rsidRPr="00BF791A" w:rsidRDefault="0075740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757403" w:rsidRPr="00BF791A" w:rsidRDefault="00757403" w:rsidP="00AC65A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5A7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bookmarkStart w:id="0" w:name="_GoBack"/>
            <w:r w:rsidRPr="003E4632">
              <w:rPr>
                <w:rFonts w:ascii="Arial" w:hAnsi="Arial" w:cs="Arial"/>
                <w:noProof/>
                <w:sz w:val="20"/>
                <w:szCs w:val="20"/>
              </w:rPr>
              <w:t>Jaime Francisco de Souza</w:t>
            </w:r>
            <w:bookmarkEnd w:id="0"/>
            <w:r w:rsidRPr="00AC65A7">
              <w:rPr>
                <w:rFonts w:ascii="Arial" w:hAnsi="Arial" w:cs="Arial"/>
                <w:sz w:val="20"/>
                <w:szCs w:val="20"/>
              </w:rPr>
              <w:t xml:space="preserve"> por oportunidade de sua aposentadoria no serviço público municipal.</w:t>
            </w:r>
          </w:p>
        </w:tc>
      </w:tr>
    </w:tbl>
    <w:p w:rsidR="00757403" w:rsidRPr="00BF791A" w:rsidRDefault="0075740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757403" w:rsidRDefault="0075740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Pr="00AC65A7">
        <w:rPr>
          <w:rFonts w:ascii="Arial" w:hAnsi="Arial" w:cs="Arial"/>
        </w:rPr>
        <w:t xml:space="preserve">Moção Congratulatória a </w:t>
      </w:r>
      <w:r w:rsidRPr="003E4632">
        <w:rPr>
          <w:rFonts w:ascii="Arial" w:hAnsi="Arial" w:cs="Arial"/>
          <w:noProof/>
        </w:rPr>
        <w:t>Jaime Francisco de Souza</w:t>
      </w:r>
      <w:r w:rsidRPr="00AC65A7">
        <w:rPr>
          <w:rFonts w:ascii="Arial" w:hAnsi="Arial" w:cs="Arial"/>
        </w:rPr>
        <w:t xml:space="preserve"> por oportunidade de sua aposentadoria no serviço público municipal.</w:t>
      </w:r>
    </w:p>
    <w:p w:rsidR="00757403" w:rsidRPr="00BF791A" w:rsidRDefault="0075740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agradecimentos pelos serviços prestados ao Município.</w:t>
      </w:r>
    </w:p>
    <w:p w:rsidR="00757403" w:rsidRPr="00BF791A" w:rsidRDefault="0075740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757403" w:rsidRDefault="0075740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junho de 2016.</w:t>
      </w:r>
    </w:p>
    <w:p w:rsidR="00757403" w:rsidRDefault="0075740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57403" w:rsidRDefault="0075740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57403" w:rsidRDefault="0075740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57403" w:rsidRPr="00AC65A7" w:rsidRDefault="00757403" w:rsidP="00AC65A7">
      <w:pPr>
        <w:tabs>
          <w:tab w:val="left" w:pos="6480"/>
        </w:tabs>
        <w:jc w:val="center"/>
        <w:rPr>
          <w:rFonts w:ascii="Arial" w:eastAsia="MS Mincho" w:hAnsi="Arial" w:cs="Arial"/>
          <w:b/>
          <w:lang w:eastAsia="ja-JP"/>
        </w:rPr>
      </w:pPr>
      <w:r w:rsidRPr="00AC65A7">
        <w:rPr>
          <w:rFonts w:ascii="Arial" w:eastAsia="MS Mincho" w:hAnsi="Arial" w:cs="Arial"/>
          <w:b/>
          <w:lang w:eastAsia="ja-JP"/>
        </w:rPr>
        <w:t>ROSE GASPAR</w:t>
      </w:r>
    </w:p>
    <w:p w:rsidR="00757403" w:rsidRDefault="00757403" w:rsidP="00AC65A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  <w:sectPr w:rsidR="00757403" w:rsidSect="00757403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C65A7">
        <w:rPr>
          <w:rFonts w:ascii="Arial" w:eastAsia="MS Mincho" w:hAnsi="Arial" w:cs="Arial"/>
          <w:lang w:eastAsia="ja-JP"/>
        </w:rPr>
        <w:t>Vereadora - PT</w:t>
      </w:r>
    </w:p>
    <w:p w:rsidR="00757403" w:rsidRPr="00AC65A7" w:rsidRDefault="00757403" w:rsidP="00AC65A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</w:pPr>
    </w:p>
    <w:sectPr w:rsidR="00757403" w:rsidRPr="00AC65A7" w:rsidSect="00757403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82B" w:rsidRDefault="00B5182B">
      <w:r>
        <w:separator/>
      </w:r>
    </w:p>
  </w:endnote>
  <w:endnote w:type="continuationSeparator" w:id="0">
    <w:p w:rsidR="00B5182B" w:rsidRDefault="00B51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403" w:rsidRDefault="00757403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5A7" w:rsidRDefault="00AC65A7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82B" w:rsidRDefault="00B5182B">
      <w:r>
        <w:separator/>
      </w:r>
    </w:p>
  </w:footnote>
  <w:footnote w:type="continuationSeparator" w:id="0">
    <w:p w:rsidR="00B5182B" w:rsidRDefault="00B518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403" w:rsidRDefault="00757403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6DB9D403" wp14:editId="0D075E9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7403" w:rsidRPr="00EB04D6" w:rsidRDefault="0075740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757403" w:rsidRPr="00EB04D6" w:rsidRDefault="0075740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6EC3B4AB" wp14:editId="64F6F5B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7403" w:rsidRPr="00F73DA3" w:rsidRDefault="00757403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57403" w:rsidRPr="00F73DA3" w:rsidRDefault="00757403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757403" w:rsidRPr="00F73DA3" w:rsidRDefault="00757403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57403" w:rsidRPr="00F73DA3" w:rsidRDefault="00757403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0" allowOverlap="1" wp14:anchorId="713D2F0A" wp14:editId="5342905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5A7" w:rsidRDefault="00AC65A7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DB9D403" wp14:editId="0D075E9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65A7" w:rsidRPr="00EB04D6" w:rsidRDefault="00AC65A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C65A7" w:rsidRPr="00EB04D6" w:rsidRDefault="00AC65A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EC3B4AB" wp14:editId="64F6F5B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65A7" w:rsidRPr="00F73DA3" w:rsidRDefault="00AC65A7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C65A7" w:rsidRPr="00F73DA3" w:rsidRDefault="00AC65A7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C65A7" w:rsidRPr="00F73DA3" w:rsidRDefault="00AC65A7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C65A7" w:rsidRPr="00F73DA3" w:rsidRDefault="00AC65A7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713D2F0A" wp14:editId="5342905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86BA5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57403"/>
    <w:rsid w:val="007755E6"/>
    <w:rsid w:val="00775A1B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65A7"/>
    <w:rsid w:val="00AC712C"/>
    <w:rsid w:val="00B5182B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3D4F3-978B-4BCA-BD71-D3ECF99A4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112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1</cp:revision>
  <cp:lastPrinted>2015-11-12T12:19:00Z</cp:lastPrinted>
  <dcterms:created xsi:type="dcterms:W3CDTF">2016-06-07T11:18:00Z</dcterms:created>
  <dcterms:modified xsi:type="dcterms:W3CDTF">2016-06-07T11:19:00Z</dcterms:modified>
</cp:coreProperties>
</file>