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36" w:rsidRPr="00BF791A" w:rsidRDefault="0077583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984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75836" w:rsidRPr="00BF791A" w:rsidTr="002B152C">
        <w:tc>
          <w:tcPr>
            <w:tcW w:w="1030" w:type="dxa"/>
          </w:tcPr>
          <w:p w:rsidR="00775836" w:rsidRPr="00BF791A" w:rsidRDefault="007758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75836" w:rsidRPr="00BF791A" w:rsidRDefault="00775836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Márcia Aparecida Costa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775836" w:rsidRPr="00BF791A" w:rsidRDefault="0077583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75836" w:rsidRDefault="00775836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Márcia Aparecida Costa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775836" w:rsidRPr="00BF791A" w:rsidRDefault="00775836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775836" w:rsidRPr="00BF791A" w:rsidRDefault="00775836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75836" w:rsidRDefault="0077583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775836" w:rsidRDefault="0077583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75836" w:rsidRDefault="0077583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75836" w:rsidRDefault="0077583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75836" w:rsidRPr="00AC65A7" w:rsidRDefault="00775836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775836" w:rsidRDefault="00775836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775836" w:rsidSect="00775836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775836" w:rsidRPr="00AC65A7" w:rsidRDefault="00775836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775836" w:rsidRPr="00AC65A7" w:rsidSect="00775836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E4" w:rsidRDefault="003E67E4">
      <w:r>
        <w:separator/>
      </w:r>
    </w:p>
  </w:endnote>
  <w:endnote w:type="continuationSeparator" w:id="0">
    <w:p w:rsidR="003E67E4" w:rsidRDefault="003E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836" w:rsidRDefault="0077583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E4" w:rsidRDefault="003E67E4">
      <w:r>
        <w:separator/>
      </w:r>
    </w:p>
  </w:footnote>
  <w:footnote w:type="continuationSeparator" w:id="0">
    <w:p w:rsidR="003E67E4" w:rsidRDefault="003E6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836" w:rsidRDefault="00775836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5836" w:rsidRPr="00EB04D6" w:rsidRDefault="0077583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75836" w:rsidRPr="00EB04D6" w:rsidRDefault="0077583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5836" w:rsidRPr="00F73DA3" w:rsidRDefault="0077583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75836" w:rsidRPr="00F73DA3" w:rsidRDefault="0077583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75836" w:rsidRPr="00F73DA3" w:rsidRDefault="0077583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75836" w:rsidRPr="00F73DA3" w:rsidRDefault="0077583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3E67E4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83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5A84-A707-41AC-8E99-A03F54DD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2016-06-07T11:20:00Z</dcterms:created>
  <dcterms:modified xsi:type="dcterms:W3CDTF">2016-06-07T11:21:00Z</dcterms:modified>
</cp:coreProperties>
</file>