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E89" w:rsidRPr="00BF791A" w:rsidRDefault="00184E89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3E4632">
        <w:rPr>
          <w:rFonts w:ascii="Arial" w:hAnsi="Arial" w:cs="Arial"/>
          <w:b/>
          <w:caps/>
          <w:noProof/>
          <w:sz w:val="28"/>
          <w:szCs w:val="28"/>
        </w:rPr>
        <w:t>985</w:t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184E89" w:rsidRPr="00BF791A" w:rsidTr="002B152C">
        <w:tc>
          <w:tcPr>
            <w:tcW w:w="1030" w:type="dxa"/>
          </w:tcPr>
          <w:p w:rsidR="00184E89" w:rsidRPr="00BF791A" w:rsidRDefault="00184E89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184E89" w:rsidRPr="00BF791A" w:rsidRDefault="00184E89" w:rsidP="00AC65A7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5A7">
              <w:rPr>
                <w:rFonts w:ascii="Arial" w:hAnsi="Arial" w:cs="Arial"/>
                <w:sz w:val="20"/>
                <w:szCs w:val="20"/>
              </w:rPr>
              <w:t xml:space="preserve">Moção Congratulatória a </w:t>
            </w:r>
            <w:bookmarkStart w:id="0" w:name="_GoBack"/>
            <w:r w:rsidRPr="003E4632">
              <w:rPr>
                <w:rFonts w:ascii="Arial" w:hAnsi="Arial" w:cs="Arial"/>
                <w:noProof/>
                <w:sz w:val="20"/>
                <w:szCs w:val="20"/>
              </w:rPr>
              <w:t>Ilda Benedita de Jesus</w:t>
            </w:r>
            <w:bookmarkEnd w:id="0"/>
            <w:r w:rsidRPr="00AC65A7">
              <w:rPr>
                <w:rFonts w:ascii="Arial" w:hAnsi="Arial" w:cs="Arial"/>
                <w:sz w:val="20"/>
                <w:szCs w:val="20"/>
              </w:rPr>
              <w:t xml:space="preserve"> por oportunidade de sua aposentadoria no serviço público municipal.</w:t>
            </w:r>
          </w:p>
        </w:tc>
      </w:tr>
    </w:tbl>
    <w:p w:rsidR="00184E89" w:rsidRPr="00BF791A" w:rsidRDefault="00184E89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184E89" w:rsidRDefault="00184E89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</w:t>
      </w:r>
      <w:r w:rsidRPr="00AC65A7">
        <w:rPr>
          <w:rFonts w:ascii="Arial" w:hAnsi="Arial" w:cs="Arial"/>
        </w:rPr>
        <w:t xml:space="preserve">Moção Congratulatória a </w:t>
      </w:r>
      <w:r w:rsidRPr="003E4632">
        <w:rPr>
          <w:rFonts w:ascii="Arial" w:hAnsi="Arial" w:cs="Arial"/>
          <w:noProof/>
        </w:rPr>
        <w:t>Ilda Benedita de Jesus</w:t>
      </w:r>
      <w:r w:rsidRPr="00AC65A7">
        <w:rPr>
          <w:rFonts w:ascii="Arial" w:hAnsi="Arial" w:cs="Arial"/>
        </w:rPr>
        <w:t xml:space="preserve"> por oportunidade de sua aposentadoria no serviço público municipal.</w:t>
      </w:r>
    </w:p>
    <w:p w:rsidR="00184E89" w:rsidRPr="00BF791A" w:rsidRDefault="00184E89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consignamos nossos agradecimentos pelos serviços prestados ao Município.</w:t>
      </w:r>
    </w:p>
    <w:p w:rsidR="00184E89" w:rsidRPr="00BF791A" w:rsidRDefault="00184E89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184E89" w:rsidRDefault="00184E89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8</w:t>
      </w:r>
      <w:proofErr w:type="gramEnd"/>
      <w:r>
        <w:rPr>
          <w:rFonts w:ascii="Arial" w:hAnsi="Arial" w:cs="Arial"/>
        </w:rPr>
        <w:t xml:space="preserve"> de junho de 2016.</w:t>
      </w:r>
    </w:p>
    <w:p w:rsidR="00184E89" w:rsidRDefault="00184E89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84E89" w:rsidRDefault="00184E89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84E89" w:rsidRDefault="00184E89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84E89" w:rsidRPr="00AC65A7" w:rsidRDefault="00184E89" w:rsidP="00AC65A7">
      <w:pPr>
        <w:tabs>
          <w:tab w:val="left" w:pos="6480"/>
        </w:tabs>
        <w:jc w:val="center"/>
        <w:rPr>
          <w:rFonts w:ascii="Arial" w:eastAsia="MS Mincho" w:hAnsi="Arial" w:cs="Arial"/>
          <w:b/>
          <w:lang w:eastAsia="ja-JP"/>
        </w:rPr>
      </w:pPr>
      <w:r w:rsidRPr="00AC65A7">
        <w:rPr>
          <w:rFonts w:ascii="Arial" w:eastAsia="MS Mincho" w:hAnsi="Arial" w:cs="Arial"/>
          <w:b/>
          <w:lang w:eastAsia="ja-JP"/>
        </w:rPr>
        <w:t>ROSE GASPAR</w:t>
      </w:r>
    </w:p>
    <w:p w:rsidR="00184E89" w:rsidRDefault="00184E89" w:rsidP="00AC65A7">
      <w:pPr>
        <w:tabs>
          <w:tab w:val="left" w:pos="6480"/>
        </w:tabs>
        <w:jc w:val="center"/>
        <w:rPr>
          <w:rFonts w:ascii="Arial" w:eastAsia="MS Mincho" w:hAnsi="Arial" w:cs="Arial"/>
          <w:lang w:eastAsia="ja-JP"/>
        </w:rPr>
        <w:sectPr w:rsidR="00184E89" w:rsidSect="00184E89">
          <w:headerReference w:type="default" r:id="rId9"/>
          <w:footerReference w:type="default" r:id="rId10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AC65A7">
        <w:rPr>
          <w:rFonts w:ascii="Arial" w:eastAsia="MS Mincho" w:hAnsi="Arial" w:cs="Arial"/>
          <w:lang w:eastAsia="ja-JP"/>
        </w:rPr>
        <w:t>Vereadora - PT</w:t>
      </w:r>
    </w:p>
    <w:p w:rsidR="00184E89" w:rsidRPr="00AC65A7" w:rsidRDefault="00184E89" w:rsidP="00AC65A7">
      <w:pPr>
        <w:tabs>
          <w:tab w:val="left" w:pos="6480"/>
        </w:tabs>
        <w:jc w:val="center"/>
        <w:rPr>
          <w:rFonts w:ascii="Arial" w:eastAsia="MS Mincho" w:hAnsi="Arial" w:cs="Arial"/>
          <w:lang w:eastAsia="ja-JP"/>
        </w:rPr>
      </w:pPr>
    </w:p>
    <w:sectPr w:rsidR="00184E89" w:rsidRPr="00AC65A7" w:rsidSect="00184E89">
      <w:headerReference w:type="default" r:id="rId11"/>
      <w:footerReference w:type="default" r:id="rId12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DE9" w:rsidRDefault="005F2DE9">
      <w:r>
        <w:separator/>
      </w:r>
    </w:p>
  </w:endnote>
  <w:endnote w:type="continuationSeparator" w:id="0">
    <w:p w:rsidR="005F2DE9" w:rsidRDefault="005F2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E89" w:rsidRDefault="00184E89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5A7" w:rsidRDefault="00AC65A7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DE9" w:rsidRDefault="005F2DE9">
      <w:r>
        <w:separator/>
      </w:r>
    </w:p>
  </w:footnote>
  <w:footnote w:type="continuationSeparator" w:id="0">
    <w:p w:rsidR="005F2DE9" w:rsidRDefault="005F2D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E89" w:rsidRDefault="00184E8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6DB9D403" wp14:editId="0D075E9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4E89" w:rsidRPr="00EB04D6" w:rsidRDefault="00184E8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184E89" w:rsidRPr="00EB04D6" w:rsidRDefault="00184E8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6EC3B4AB" wp14:editId="64F6F5B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4E89" w:rsidRPr="00F73DA3" w:rsidRDefault="00184E8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184E89" w:rsidRPr="00F73DA3" w:rsidRDefault="00184E8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184E89" w:rsidRPr="00F73DA3" w:rsidRDefault="00184E8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184E89" w:rsidRPr="00F73DA3" w:rsidRDefault="00184E8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5408" behindDoc="0" locked="0" layoutInCell="0" allowOverlap="1" wp14:anchorId="713D2F0A" wp14:editId="5342905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5A7" w:rsidRDefault="00AC65A7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DB9D403" wp14:editId="0D075E9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C65A7" w:rsidRPr="00EB04D6" w:rsidRDefault="00AC65A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C65A7" w:rsidRPr="00EB04D6" w:rsidRDefault="00AC65A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EC3B4AB" wp14:editId="64F6F5B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C65A7" w:rsidRPr="00F73DA3" w:rsidRDefault="00AC65A7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C65A7" w:rsidRPr="00F73DA3" w:rsidRDefault="00AC65A7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C65A7" w:rsidRPr="00F73DA3" w:rsidRDefault="00AC65A7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C65A7" w:rsidRPr="00F73DA3" w:rsidRDefault="00AC65A7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0" allowOverlap="1" wp14:anchorId="713D2F0A" wp14:editId="5342905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84E89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86BA5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5F2DE9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5E6"/>
    <w:rsid w:val="00775A1B"/>
    <w:rsid w:val="007F75CA"/>
    <w:rsid w:val="0080197E"/>
    <w:rsid w:val="00865F0D"/>
    <w:rsid w:val="00877E50"/>
    <w:rsid w:val="008909A4"/>
    <w:rsid w:val="008A0EB2"/>
    <w:rsid w:val="008F5DEA"/>
    <w:rsid w:val="00914C88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36CFB"/>
    <w:rsid w:val="00A46B01"/>
    <w:rsid w:val="00A92CB9"/>
    <w:rsid w:val="00AC65A7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190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951C5-6C23-4306-8263-C399FDC35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112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1</cp:revision>
  <cp:lastPrinted>2015-11-12T12:19:00Z</cp:lastPrinted>
  <dcterms:created xsi:type="dcterms:W3CDTF">2016-06-07T11:21:00Z</dcterms:created>
  <dcterms:modified xsi:type="dcterms:W3CDTF">2016-06-07T11:22:00Z</dcterms:modified>
</cp:coreProperties>
</file>