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46F2C">
        <w:rPr>
          <w:rFonts w:ascii="Arial" w:hAnsi="Arial" w:cs="Arial"/>
          <w:b/>
          <w:caps/>
          <w:sz w:val="28"/>
          <w:szCs w:val="28"/>
        </w:rPr>
        <w:t>992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46F2C" w:rsidP="00607F3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6F2C">
              <w:rPr>
                <w:rFonts w:ascii="Arial" w:hAnsi="Arial" w:cs="Arial"/>
                <w:sz w:val="20"/>
                <w:szCs w:val="20"/>
              </w:rPr>
              <w:t>Moção Congratulatória à Professora Rosá</w:t>
            </w:r>
            <w:r w:rsidR="00607F3D">
              <w:rPr>
                <w:rFonts w:ascii="Arial" w:hAnsi="Arial" w:cs="Arial"/>
                <w:sz w:val="20"/>
                <w:szCs w:val="20"/>
              </w:rPr>
              <w:t>l</w:t>
            </w:r>
            <w:r w:rsidRPr="00A46F2C">
              <w:rPr>
                <w:rFonts w:ascii="Arial" w:hAnsi="Arial" w:cs="Arial"/>
                <w:sz w:val="20"/>
                <w:szCs w:val="20"/>
              </w:rPr>
              <w:t xml:space="preserve">ia Ferreira da Silva por oportunidade de sua aposentadoria no serviço público municipal.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A46F2C" w:rsidRPr="00A46F2C">
        <w:rPr>
          <w:rFonts w:ascii="Arial" w:hAnsi="Arial" w:cs="Arial"/>
        </w:rPr>
        <w:t>Moção Congratulatória à Professora Rosá</w:t>
      </w:r>
      <w:r w:rsidR="00607F3D">
        <w:rPr>
          <w:rFonts w:ascii="Arial" w:hAnsi="Arial" w:cs="Arial"/>
        </w:rPr>
        <w:t>l</w:t>
      </w:r>
      <w:bookmarkStart w:id="0" w:name="_GoBack"/>
      <w:bookmarkEnd w:id="0"/>
      <w:r w:rsidR="00A46F2C" w:rsidRPr="00A46F2C">
        <w:rPr>
          <w:rFonts w:ascii="Arial" w:hAnsi="Arial" w:cs="Arial"/>
        </w:rPr>
        <w:t>ia Ferreira da Silva por oportunidade de sua aposentadoria no serviço público municipal.</w:t>
      </w:r>
    </w:p>
    <w:p w:rsidR="00A46F2C" w:rsidRPr="00BF791A" w:rsidRDefault="00A46F2C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sinceros agradecimentos à nobre professora pelos excelentes serviços prestados </w:t>
      </w:r>
      <w:r w:rsidRPr="00A46F2C">
        <w:rPr>
          <w:rFonts w:ascii="Arial" w:hAnsi="Arial" w:cs="Arial"/>
        </w:rPr>
        <w:t xml:space="preserve">como educadora no </w:t>
      </w:r>
      <w:r>
        <w:rPr>
          <w:rFonts w:ascii="Arial" w:hAnsi="Arial" w:cs="Arial"/>
        </w:rPr>
        <w:t>M</w:t>
      </w:r>
      <w:r w:rsidRPr="00A46F2C">
        <w:rPr>
          <w:rFonts w:ascii="Arial" w:hAnsi="Arial" w:cs="Arial"/>
        </w:rPr>
        <w:t>unicípio de Jacareí e pela vida dedicada ao ensino de nossas crianças.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46F2C">
        <w:rPr>
          <w:rFonts w:ascii="Arial" w:hAnsi="Arial" w:cs="Arial"/>
        </w:rPr>
        <w:t>8</w:t>
      </w:r>
      <w:proofErr w:type="gramEnd"/>
      <w:r w:rsidR="00A46F2C">
        <w:rPr>
          <w:rFonts w:ascii="Arial" w:hAnsi="Arial" w:cs="Arial"/>
        </w:rPr>
        <w:t xml:space="preserve"> de junho de 2016.</w:t>
      </w:r>
    </w:p>
    <w:p w:rsidR="00A46F2C" w:rsidRDefault="00A46F2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46F2C" w:rsidRDefault="00A46F2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46F2C" w:rsidRDefault="00A46F2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46F2C" w:rsidRPr="00A34F2C" w:rsidRDefault="00A46F2C" w:rsidP="00A46F2C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EDINHO GUEDES</w:t>
      </w:r>
    </w:p>
    <w:p w:rsidR="00A46F2C" w:rsidRPr="00A34F2C" w:rsidRDefault="00A46F2C" w:rsidP="00A46F2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Líder do P</w:t>
      </w:r>
      <w:r>
        <w:rPr>
          <w:rFonts w:ascii="Arial" w:hAnsi="Arial" w:cs="Arial"/>
        </w:rPr>
        <w:t>R</w:t>
      </w:r>
    </w:p>
    <w:sectPr w:rsidR="00A46F2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006" w:rsidRDefault="003E3006">
      <w:r>
        <w:separator/>
      </w:r>
    </w:p>
  </w:endnote>
  <w:endnote w:type="continuationSeparator" w:id="0">
    <w:p w:rsidR="003E3006" w:rsidRDefault="003E3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006" w:rsidRDefault="003E3006">
      <w:r>
        <w:separator/>
      </w:r>
    </w:p>
  </w:footnote>
  <w:footnote w:type="continuationSeparator" w:id="0">
    <w:p w:rsidR="003E3006" w:rsidRDefault="003E3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0359188" wp14:editId="421CC24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4552C20" wp14:editId="328AB2C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DF92608" wp14:editId="2A34BB0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E3006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07F3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46F2C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837FA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4EF05-5C97-4F85-B8F9-F8CC473EF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2016-06-07T11:58:00Z</dcterms:created>
  <dcterms:modified xsi:type="dcterms:W3CDTF">2016-06-08T12:27:00Z</dcterms:modified>
</cp:coreProperties>
</file>