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455B49">
        <w:rPr>
          <w:rFonts w:cs="Arial"/>
          <w:b/>
          <w:caps/>
          <w:sz w:val="28"/>
          <w:szCs w:val="28"/>
        </w:rPr>
        <w:t>994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455B49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455B49">
              <w:rPr>
                <w:rFonts w:cs="Arial"/>
                <w:sz w:val="20"/>
                <w:szCs w:val="20"/>
              </w:rPr>
              <w:t>Moção Congratulatória à Diretoria da Associação Amigos de Bairro do Residencial Santa Paula, empossada no dia 21 de maio do corrente.</w:t>
            </w:r>
          </w:p>
        </w:tc>
      </w:tr>
    </w:tbl>
    <w:p w:rsidR="008B6411" w:rsidRPr="009A031F" w:rsidRDefault="00FB2980" w:rsidP="008B6411">
      <w:pPr>
        <w:tabs>
          <w:tab w:val="left" w:pos="-600"/>
        </w:tabs>
        <w:spacing w:before="60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455B49" w:rsidRPr="00455B49">
        <w:rPr>
          <w:rFonts w:cs="Arial"/>
        </w:rPr>
        <w:t>Moção Congratulatória à Diretoria da Associação Amigos de Bairro do Residencial Santa Paula, empossada no dia 21 de maio do corrente.</w:t>
      </w:r>
    </w:p>
    <w:p w:rsidR="00154FFF" w:rsidRDefault="00455B49" w:rsidP="008B6411">
      <w:pPr>
        <w:tabs>
          <w:tab w:val="left" w:pos="-600"/>
        </w:tabs>
        <w:ind w:firstLine="1701"/>
        <w:rPr>
          <w:rFonts w:cs="Arial"/>
        </w:rPr>
      </w:pPr>
      <w:r w:rsidRPr="00455B49">
        <w:rPr>
          <w:rFonts w:cs="Arial"/>
        </w:rPr>
        <w:t>Em seu curso natural</w:t>
      </w:r>
      <w:r>
        <w:rPr>
          <w:rFonts w:cs="Arial"/>
        </w:rPr>
        <w:t>,</w:t>
      </w:r>
      <w:r w:rsidRPr="00455B49">
        <w:rPr>
          <w:rFonts w:cs="Arial"/>
        </w:rPr>
        <w:t xml:space="preserve"> </w:t>
      </w:r>
      <w:r>
        <w:rPr>
          <w:rFonts w:cs="Arial"/>
        </w:rPr>
        <w:t>os projetos realizados</w:t>
      </w:r>
      <w:r w:rsidRPr="00455B49">
        <w:rPr>
          <w:rFonts w:cs="Arial"/>
        </w:rPr>
        <w:t xml:space="preserve"> </w:t>
      </w:r>
      <w:r>
        <w:rPr>
          <w:rFonts w:cs="Arial"/>
        </w:rPr>
        <w:t>em prol do bem comum resultam</w:t>
      </w:r>
      <w:r w:rsidRPr="00455B49">
        <w:rPr>
          <w:rFonts w:cs="Arial"/>
        </w:rPr>
        <w:t xml:space="preserve"> em </w:t>
      </w:r>
      <w:r>
        <w:rPr>
          <w:rFonts w:cs="Arial"/>
        </w:rPr>
        <w:t xml:space="preserve">benefícios </w:t>
      </w:r>
      <w:r w:rsidR="00154FFF">
        <w:rPr>
          <w:rFonts w:cs="Arial"/>
        </w:rPr>
        <w:t>múltiplos</w:t>
      </w:r>
      <w:r>
        <w:rPr>
          <w:rFonts w:cs="Arial"/>
        </w:rPr>
        <w:t xml:space="preserve"> </w:t>
      </w:r>
      <w:r w:rsidR="00154FFF">
        <w:rPr>
          <w:rFonts w:cs="Arial"/>
        </w:rPr>
        <w:t>para</w:t>
      </w:r>
      <w:r>
        <w:rPr>
          <w:rFonts w:cs="Arial"/>
        </w:rPr>
        <w:t xml:space="preserve"> toda coletividade</w:t>
      </w:r>
      <w:r w:rsidRPr="00455B49">
        <w:rPr>
          <w:rFonts w:cs="Arial"/>
        </w:rPr>
        <w:t xml:space="preserve">. </w:t>
      </w:r>
    </w:p>
    <w:p w:rsidR="00154FFF" w:rsidRDefault="00154FFF" w:rsidP="00154FFF">
      <w:pPr>
        <w:tabs>
          <w:tab w:val="left" w:pos="-600"/>
        </w:tabs>
        <w:ind w:firstLine="1701"/>
        <w:rPr>
          <w:rFonts w:cs="Arial"/>
        </w:rPr>
      </w:pPr>
      <w:r>
        <w:rPr>
          <w:rFonts w:cs="Arial"/>
        </w:rPr>
        <w:t xml:space="preserve">Portanto, parabenizamos </w:t>
      </w:r>
      <w:r w:rsidR="00455B49" w:rsidRPr="00455B49">
        <w:rPr>
          <w:rFonts w:cs="Arial"/>
        </w:rPr>
        <w:t xml:space="preserve">todos </w:t>
      </w:r>
      <w:r>
        <w:rPr>
          <w:rFonts w:cs="Arial"/>
        </w:rPr>
        <w:t>aq</w:t>
      </w:r>
      <w:bookmarkStart w:id="0" w:name="_GoBack"/>
      <w:bookmarkEnd w:id="0"/>
      <w:r>
        <w:rPr>
          <w:rFonts w:cs="Arial"/>
        </w:rPr>
        <w:t xml:space="preserve">ueles que, por oportunidade de suas posses, se incumbirão de realizar nobre trabalho junto à comunidade do </w:t>
      </w:r>
      <w:r w:rsidRPr="00154FFF">
        <w:rPr>
          <w:rFonts w:cs="Arial"/>
        </w:rPr>
        <w:t>Residencial Santa Paula</w:t>
      </w:r>
      <w:r>
        <w:rPr>
          <w:rFonts w:cs="Arial"/>
        </w:rPr>
        <w:t xml:space="preserve">, por meio de atuação na </w:t>
      </w:r>
      <w:r w:rsidRPr="00154FFF">
        <w:rPr>
          <w:rFonts w:cs="Arial"/>
        </w:rPr>
        <w:t>Diretoria da Associação Amigos de Bairro</w:t>
      </w:r>
      <w:r>
        <w:rPr>
          <w:rFonts w:cs="Arial"/>
        </w:rPr>
        <w:t>: Cicero Pereira Barbosa (</w:t>
      </w:r>
      <w:r w:rsidRPr="00154FFF">
        <w:rPr>
          <w:rFonts w:cs="Arial"/>
        </w:rPr>
        <w:t>Presidente</w:t>
      </w:r>
      <w:r>
        <w:rPr>
          <w:rFonts w:cs="Arial"/>
        </w:rPr>
        <w:t xml:space="preserve">), </w:t>
      </w:r>
      <w:r w:rsidRPr="00154FFF">
        <w:rPr>
          <w:rFonts w:cs="Arial"/>
        </w:rPr>
        <w:t>Marta Lisi</w:t>
      </w:r>
      <w:r>
        <w:rPr>
          <w:rFonts w:cs="Arial"/>
        </w:rPr>
        <w:t>ane Pereira Pinto de Carvalho (</w:t>
      </w:r>
      <w:r w:rsidRPr="00154FFF">
        <w:rPr>
          <w:rFonts w:cs="Arial"/>
        </w:rPr>
        <w:t>Vice</w:t>
      </w:r>
      <w:r>
        <w:rPr>
          <w:rFonts w:cs="Arial"/>
        </w:rPr>
        <w:t>-Presidente), Caroline Santos (Secretá</w:t>
      </w:r>
      <w:r w:rsidRPr="00154FFF">
        <w:rPr>
          <w:rFonts w:cs="Arial"/>
        </w:rPr>
        <w:t>ria</w:t>
      </w:r>
      <w:r>
        <w:rPr>
          <w:rFonts w:cs="Arial"/>
        </w:rPr>
        <w:t xml:space="preserve">), </w:t>
      </w:r>
      <w:r w:rsidRPr="00154FFF">
        <w:rPr>
          <w:rFonts w:cs="Arial"/>
        </w:rPr>
        <w:t xml:space="preserve">Marilene Borges </w:t>
      </w:r>
      <w:r>
        <w:rPr>
          <w:rFonts w:cs="Arial"/>
        </w:rPr>
        <w:t>de Oliveira Ferreira (</w:t>
      </w:r>
      <w:r w:rsidRPr="00154FFF">
        <w:rPr>
          <w:rFonts w:cs="Arial"/>
        </w:rPr>
        <w:t>Tesoureira</w:t>
      </w:r>
      <w:r>
        <w:rPr>
          <w:rFonts w:cs="Arial"/>
        </w:rPr>
        <w:t xml:space="preserve">), </w:t>
      </w:r>
      <w:r w:rsidRPr="00154FFF">
        <w:rPr>
          <w:rFonts w:cs="Arial"/>
        </w:rPr>
        <w:t xml:space="preserve">Giorgio Cappelli </w:t>
      </w:r>
      <w:r>
        <w:rPr>
          <w:rFonts w:cs="Arial"/>
        </w:rPr>
        <w:t>(</w:t>
      </w:r>
      <w:r w:rsidRPr="00154FFF">
        <w:rPr>
          <w:rFonts w:cs="Arial"/>
        </w:rPr>
        <w:t>Diretor de Esporte</w:t>
      </w:r>
      <w:r>
        <w:rPr>
          <w:rFonts w:cs="Arial"/>
        </w:rPr>
        <w:t>), Sandra Cappelli (</w:t>
      </w:r>
      <w:r w:rsidRPr="00154FFF">
        <w:rPr>
          <w:rFonts w:cs="Arial"/>
        </w:rPr>
        <w:t>Diretora de Saúde</w:t>
      </w:r>
      <w:r>
        <w:rPr>
          <w:rFonts w:cs="Arial"/>
        </w:rPr>
        <w:t>), Eliaquim (</w:t>
      </w:r>
      <w:r w:rsidRPr="00154FFF">
        <w:rPr>
          <w:rFonts w:cs="Arial"/>
        </w:rPr>
        <w:t>Diretor Social e Cultural</w:t>
      </w:r>
      <w:r>
        <w:rPr>
          <w:rFonts w:cs="Arial"/>
        </w:rPr>
        <w:t xml:space="preserve">), </w:t>
      </w:r>
      <w:r w:rsidRPr="00154FFF">
        <w:rPr>
          <w:rFonts w:cs="Arial"/>
        </w:rPr>
        <w:t>Ma</w:t>
      </w:r>
      <w:r>
        <w:rPr>
          <w:rFonts w:cs="Arial"/>
        </w:rPr>
        <w:t>uro Cesar Nascimento Oliveira (</w:t>
      </w:r>
      <w:r w:rsidRPr="00154FFF">
        <w:rPr>
          <w:rFonts w:cs="Arial"/>
        </w:rPr>
        <w:t xml:space="preserve">Diretor </w:t>
      </w:r>
      <w:r>
        <w:rPr>
          <w:rFonts w:cs="Arial"/>
        </w:rPr>
        <w:t xml:space="preserve">de </w:t>
      </w:r>
      <w:r w:rsidRPr="00154FFF">
        <w:rPr>
          <w:rFonts w:cs="Arial"/>
        </w:rPr>
        <w:t>Infraestrutura</w:t>
      </w:r>
      <w:r>
        <w:rPr>
          <w:rFonts w:cs="Arial"/>
        </w:rPr>
        <w:t>), Cassiano Borges Aguiar (</w:t>
      </w:r>
      <w:r w:rsidRPr="00154FFF">
        <w:rPr>
          <w:rFonts w:cs="Arial"/>
        </w:rPr>
        <w:t>1º Conselheiro</w:t>
      </w:r>
      <w:r>
        <w:rPr>
          <w:rFonts w:cs="Arial"/>
        </w:rPr>
        <w:t xml:space="preserve">), </w:t>
      </w:r>
      <w:r w:rsidRPr="00154FFF">
        <w:rPr>
          <w:rFonts w:cs="Arial"/>
        </w:rPr>
        <w:t>Cecilia Mori</w:t>
      </w:r>
      <w:r>
        <w:rPr>
          <w:rFonts w:cs="Arial"/>
        </w:rPr>
        <w:t>shira (</w:t>
      </w:r>
      <w:r w:rsidRPr="00154FFF">
        <w:rPr>
          <w:rFonts w:cs="Arial"/>
        </w:rPr>
        <w:t>2</w:t>
      </w:r>
      <w:r>
        <w:rPr>
          <w:rFonts w:cs="Arial"/>
        </w:rPr>
        <w:t>ª</w:t>
      </w:r>
      <w:r w:rsidRPr="00154FFF">
        <w:rPr>
          <w:rFonts w:cs="Arial"/>
        </w:rPr>
        <w:t xml:space="preserve"> Conselheir</w:t>
      </w:r>
      <w:r>
        <w:rPr>
          <w:rFonts w:cs="Arial"/>
        </w:rPr>
        <w:t>a) e Alzenir Oliveira (</w:t>
      </w:r>
      <w:r w:rsidR="00900152">
        <w:rPr>
          <w:rFonts w:cs="Arial"/>
        </w:rPr>
        <w:t>3ª Conselheira).</w:t>
      </w:r>
    </w:p>
    <w:p w:rsidR="008B6411" w:rsidRDefault="008B6411" w:rsidP="008B6411">
      <w:pPr>
        <w:tabs>
          <w:tab w:val="left" w:pos="-600"/>
        </w:tabs>
        <w:ind w:firstLine="1701"/>
        <w:rPr>
          <w:rFonts w:cs="Arial"/>
        </w:rPr>
      </w:pPr>
      <w:r w:rsidRPr="00F35D7A">
        <w:rPr>
          <w:rFonts w:cs="Arial"/>
        </w:rPr>
        <w:t xml:space="preserve">Ao </w:t>
      </w:r>
      <w:smartTag w:uri="schemas-houaiss/mini" w:element="verbetes">
        <w:r w:rsidRPr="00F35D7A">
          <w:rPr>
            <w:rFonts w:cs="Arial"/>
          </w:rPr>
          <w:t>fim</w:t>
        </w:r>
      </w:smartTag>
      <w:r w:rsidRPr="00F35D7A">
        <w:rPr>
          <w:rFonts w:cs="Arial"/>
        </w:rPr>
        <w:t>,</w:t>
      </w:r>
      <w:r>
        <w:rPr>
          <w:rFonts w:cs="Arial"/>
        </w:rPr>
        <w:t xml:space="preserve"> </w:t>
      </w:r>
      <w:smartTag w:uri="schemas-houaiss/mini" w:element="verbetes">
        <w:r>
          <w:rPr>
            <w:rFonts w:cs="Arial"/>
          </w:rPr>
          <w:t>respeitosamente</w:t>
        </w:r>
      </w:smartTag>
      <w:r w:rsidRPr="00F35D7A">
        <w:rPr>
          <w:rFonts w:cs="Arial"/>
        </w:rPr>
        <w:t xml:space="preserve"> </w:t>
      </w:r>
      <w:r w:rsidRPr="00170C40">
        <w:rPr>
          <w:rFonts w:cs="Arial"/>
          <w:b/>
        </w:rPr>
        <w:t>REQUEREMOS</w:t>
      </w:r>
      <w:r w:rsidRPr="009E5FF6">
        <w:rPr>
          <w:rFonts w:cs="Arial"/>
        </w:rPr>
        <w:t xml:space="preserve"> </w:t>
      </w:r>
      <w:r>
        <w:rPr>
          <w:rFonts w:cs="Arial"/>
        </w:rPr>
        <w:t xml:space="preserve">à </w:t>
      </w:r>
      <w:smartTag w:uri="schemas-houaiss/mini" w:element="verbetes">
        <w:r>
          <w:rPr>
            <w:rFonts w:cs="Arial"/>
          </w:rPr>
          <w:t>Presidência</w:t>
        </w:r>
      </w:smartTag>
      <w:r>
        <w:rPr>
          <w:rFonts w:cs="Arial"/>
        </w:rPr>
        <w:t xml:space="preserve"> desta </w:t>
      </w:r>
      <w:smartTag w:uri="schemas-houaiss/mini" w:element="verbetes">
        <w:r>
          <w:rPr>
            <w:rFonts w:cs="Arial"/>
          </w:rPr>
          <w:t>Casa</w:t>
        </w:r>
      </w:smartTag>
      <w:r>
        <w:rPr>
          <w:rFonts w:cs="Arial"/>
        </w:rPr>
        <w:t xml:space="preserve"> sejam </w:t>
      </w:r>
      <w:r w:rsidRPr="009E5FF6">
        <w:rPr>
          <w:rFonts w:cs="Arial"/>
        </w:rPr>
        <w:t>adota</w:t>
      </w:r>
      <w:r>
        <w:rPr>
          <w:rFonts w:cs="Arial"/>
        </w:rPr>
        <w:t>da</w:t>
      </w:r>
      <w:r w:rsidRPr="009E5FF6">
        <w:rPr>
          <w:rFonts w:cs="Arial"/>
        </w:rPr>
        <w:t xml:space="preserve">s as </w:t>
      </w:r>
      <w:smartTag w:uri="schemas-houaiss/mini" w:element="verbetes">
        <w:r w:rsidRPr="009E5FF6">
          <w:rPr>
            <w:rFonts w:cs="Arial"/>
          </w:rPr>
          <w:t>providências</w:t>
        </w:r>
      </w:smartTag>
      <w:r w:rsidRPr="009E5FF6">
        <w:rPr>
          <w:rFonts w:cs="Arial"/>
        </w:rPr>
        <w:t xml:space="preserve"> </w:t>
      </w:r>
      <w:smartTag w:uri="schemas-houaiss/mini" w:element="verbetes">
        <w:r w:rsidRPr="009E5FF6">
          <w:rPr>
            <w:rFonts w:cs="Arial"/>
          </w:rPr>
          <w:t>habituais</w:t>
        </w:r>
      </w:smartTag>
      <w:r w:rsidRPr="009E5FF6">
        <w:rPr>
          <w:rFonts w:cs="Arial"/>
        </w:rPr>
        <w:t xml:space="preserve"> </w:t>
      </w:r>
      <w:smartTag w:uri="schemas-houaiss/acao" w:element="dm">
        <w:r w:rsidRPr="009E5FF6">
          <w:rPr>
            <w:rFonts w:cs="Arial"/>
          </w:rPr>
          <w:t>para</w:t>
        </w:r>
      </w:smartTag>
      <w:r w:rsidRPr="009E5FF6">
        <w:rPr>
          <w:rFonts w:cs="Arial"/>
        </w:rPr>
        <w:t xml:space="preserve"> a </w:t>
      </w:r>
      <w:smartTag w:uri="schemas-houaiss/acao" w:element="dm">
        <w:r w:rsidRPr="009E5FF6">
          <w:rPr>
            <w:rFonts w:cs="Arial"/>
          </w:rPr>
          <w:t>divulgação</w:t>
        </w:r>
      </w:smartTag>
      <w:r>
        <w:rPr>
          <w:rFonts w:cs="Arial"/>
        </w:rPr>
        <w:t xml:space="preserve"> da </w:t>
      </w:r>
      <w:smartTag w:uri="schemas-houaiss/acao" w:element="dm">
        <w:r>
          <w:rPr>
            <w:rFonts w:cs="Arial"/>
          </w:rPr>
          <w:t>presente</w:t>
        </w:r>
      </w:smartTag>
      <w:r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>
        <w:rPr>
          <w:rFonts w:cs="Arial"/>
        </w:rPr>
        <w:t>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900152">
        <w:rPr>
          <w:rFonts w:cs="Arial"/>
        </w:rPr>
        <w:t>8 de junho de 2016.</w:t>
      </w:r>
    </w:p>
    <w:p w:rsidR="00900152" w:rsidRDefault="00900152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09486E" w:rsidRDefault="0009486E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09486E" w:rsidRDefault="0009486E" w:rsidP="0094512C">
      <w:pPr>
        <w:spacing w:line="240" w:lineRule="auto"/>
        <w:jc w:val="center"/>
        <w:rPr>
          <w:b/>
        </w:rPr>
      </w:pPr>
      <w:r>
        <w:rPr>
          <w:b/>
        </w:rPr>
        <w:t>JOSÉ FRANCISCO</w:t>
      </w:r>
    </w:p>
    <w:p w:rsidR="0009486E" w:rsidRDefault="0009486E" w:rsidP="00B9122C">
      <w:pPr>
        <w:spacing w:line="240" w:lineRule="auto"/>
        <w:jc w:val="center"/>
        <w:rPr>
          <w:rFonts w:cs="Arial"/>
        </w:rPr>
      </w:pPr>
      <w:r>
        <w:t>Vereador - PT</w:t>
      </w:r>
    </w:p>
    <w:sectPr w:rsidR="0009486E" w:rsidSect="000B6AA5">
      <w:headerReference w:type="default" r:id="rId7"/>
      <w:footerReference w:type="default" r:id="rId8"/>
      <w:pgSz w:w="11907" w:h="16840" w:code="9"/>
      <w:pgMar w:top="1977" w:right="1227" w:bottom="1418" w:left="1560" w:header="719" w:footer="8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9D0" w:rsidRDefault="006669D0">
      <w:r>
        <w:separator/>
      </w:r>
    </w:p>
  </w:endnote>
  <w:endnote w:type="continuationSeparator" w:id="0">
    <w:p w:rsidR="006669D0" w:rsidRDefault="00666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 xml:space="preserve">Praça dos Três Poderes, 74 - Centro - Jacareí / SP - CEP: 12327-901 - Tel.: (12) 3955-2200 - </w:t>
    </w:r>
    <w:proofErr w:type="gramStart"/>
    <w:r w:rsidRPr="005D0FA1">
      <w:rPr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9D0" w:rsidRDefault="006669D0">
      <w:r>
        <w:separator/>
      </w:r>
    </w:p>
  </w:footnote>
  <w:footnote w:type="continuationSeparator" w:id="0">
    <w:p w:rsidR="006669D0" w:rsidRDefault="006669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724071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071"/>
    <w:rsid w:val="000023C6"/>
    <w:rsid w:val="00022779"/>
    <w:rsid w:val="0003551B"/>
    <w:rsid w:val="0006195F"/>
    <w:rsid w:val="00066797"/>
    <w:rsid w:val="00094612"/>
    <w:rsid w:val="0009486E"/>
    <w:rsid w:val="000B6AA5"/>
    <w:rsid w:val="001106EC"/>
    <w:rsid w:val="001351F0"/>
    <w:rsid w:val="00154FFF"/>
    <w:rsid w:val="001C2493"/>
    <w:rsid w:val="00213F3E"/>
    <w:rsid w:val="00240C08"/>
    <w:rsid w:val="00253056"/>
    <w:rsid w:val="00255B09"/>
    <w:rsid w:val="002675FC"/>
    <w:rsid w:val="002864CA"/>
    <w:rsid w:val="002B171E"/>
    <w:rsid w:val="002C021A"/>
    <w:rsid w:val="002C09DE"/>
    <w:rsid w:val="003123BD"/>
    <w:rsid w:val="003641D7"/>
    <w:rsid w:val="00390B29"/>
    <w:rsid w:val="003961FF"/>
    <w:rsid w:val="00397E28"/>
    <w:rsid w:val="003D1696"/>
    <w:rsid w:val="004273A6"/>
    <w:rsid w:val="00450A23"/>
    <w:rsid w:val="00455B49"/>
    <w:rsid w:val="00480483"/>
    <w:rsid w:val="00483FC2"/>
    <w:rsid w:val="004B5EC1"/>
    <w:rsid w:val="004C0493"/>
    <w:rsid w:val="004D52B0"/>
    <w:rsid w:val="004F03FF"/>
    <w:rsid w:val="00513E30"/>
    <w:rsid w:val="005A3C5B"/>
    <w:rsid w:val="005C0F8B"/>
    <w:rsid w:val="005D0FA1"/>
    <w:rsid w:val="006172D2"/>
    <w:rsid w:val="00622CB1"/>
    <w:rsid w:val="00634017"/>
    <w:rsid w:val="006407AF"/>
    <w:rsid w:val="00652FBB"/>
    <w:rsid w:val="00655927"/>
    <w:rsid w:val="006669D0"/>
    <w:rsid w:val="006845DD"/>
    <w:rsid w:val="006E4960"/>
    <w:rsid w:val="006E592C"/>
    <w:rsid w:val="00714FDE"/>
    <w:rsid w:val="00724071"/>
    <w:rsid w:val="00750556"/>
    <w:rsid w:val="00763557"/>
    <w:rsid w:val="00767750"/>
    <w:rsid w:val="007734EC"/>
    <w:rsid w:val="007A16AA"/>
    <w:rsid w:val="007E5956"/>
    <w:rsid w:val="00855136"/>
    <w:rsid w:val="0087424A"/>
    <w:rsid w:val="008766A9"/>
    <w:rsid w:val="00885D6A"/>
    <w:rsid w:val="008863D0"/>
    <w:rsid w:val="00894DEA"/>
    <w:rsid w:val="008956A1"/>
    <w:rsid w:val="008B6411"/>
    <w:rsid w:val="00900152"/>
    <w:rsid w:val="009023EF"/>
    <w:rsid w:val="0090563C"/>
    <w:rsid w:val="00913647"/>
    <w:rsid w:val="00951D3F"/>
    <w:rsid w:val="00974C86"/>
    <w:rsid w:val="009A031F"/>
    <w:rsid w:val="009C7DB3"/>
    <w:rsid w:val="00A4461C"/>
    <w:rsid w:val="00A577B7"/>
    <w:rsid w:val="00AA1B99"/>
    <w:rsid w:val="00AC063B"/>
    <w:rsid w:val="00AF409F"/>
    <w:rsid w:val="00B57E95"/>
    <w:rsid w:val="00B7346A"/>
    <w:rsid w:val="00B80FC2"/>
    <w:rsid w:val="00B9122C"/>
    <w:rsid w:val="00BC6994"/>
    <w:rsid w:val="00BD0E65"/>
    <w:rsid w:val="00C01906"/>
    <w:rsid w:val="00C22DF0"/>
    <w:rsid w:val="00C317D6"/>
    <w:rsid w:val="00C32B42"/>
    <w:rsid w:val="00C35177"/>
    <w:rsid w:val="00C60E2B"/>
    <w:rsid w:val="00C861F6"/>
    <w:rsid w:val="00C920A8"/>
    <w:rsid w:val="00CA6D7C"/>
    <w:rsid w:val="00CB76B2"/>
    <w:rsid w:val="00CC23CB"/>
    <w:rsid w:val="00CD26E8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A267B"/>
    <w:rsid w:val="00E0747A"/>
    <w:rsid w:val="00E120EC"/>
    <w:rsid w:val="00E26829"/>
    <w:rsid w:val="00E44372"/>
    <w:rsid w:val="00EC7056"/>
    <w:rsid w:val="00ED5C6E"/>
    <w:rsid w:val="00EE3178"/>
    <w:rsid w:val="00EE6392"/>
    <w:rsid w:val="00F113C7"/>
    <w:rsid w:val="00F34D45"/>
    <w:rsid w:val="00F433D1"/>
    <w:rsid w:val="00F73535"/>
    <w:rsid w:val="00F76FF0"/>
    <w:rsid w:val="00F96D22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4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29</TotalTime>
  <Pages>1</Pages>
  <Words>232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2013-04-18T11:50:00Z</cp:lastPrinted>
  <dcterms:created xsi:type="dcterms:W3CDTF">2016-06-07T14:10:00Z</dcterms:created>
  <dcterms:modified xsi:type="dcterms:W3CDTF">2016-06-07T14:40:00Z</dcterms:modified>
</cp:coreProperties>
</file>