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C6FA4" w:rsidRPr="008E2FE8" w:rsidTr="00A26B7B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6FA4" w:rsidRPr="008E2FE8" w:rsidRDefault="006C6FA4" w:rsidP="00A26B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C6FA4" w:rsidRPr="008E2FE8" w:rsidRDefault="006C6FA4" w:rsidP="006C6F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1000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C6FA4" w:rsidRPr="008E2FE8" w:rsidTr="00A26B7B">
        <w:tc>
          <w:tcPr>
            <w:tcW w:w="1030" w:type="dxa"/>
          </w:tcPr>
          <w:p w:rsidR="006C6FA4" w:rsidRPr="008E2FE8" w:rsidRDefault="006C6FA4" w:rsidP="00A26B7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C6FA4" w:rsidRPr="008E2FE8" w:rsidRDefault="006C6FA4" w:rsidP="006C6FA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08/06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>
              <w:rPr>
                <w:rFonts w:ascii="Arial" w:hAnsi="Arial" w:cs="Arial"/>
                <w:sz w:val="20"/>
                <w:szCs w:val="20"/>
              </w:rPr>
              <w:t>167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C6FA4" w:rsidRPr="008E2FE8" w:rsidRDefault="006C6FA4" w:rsidP="006C6F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08/06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6C6FA4" w:rsidRPr="00D47871" w:rsidRDefault="006C6FA4" w:rsidP="006C6FA4">
      <w:pPr>
        <w:pStyle w:val="PargrafodaLista"/>
        <w:numPr>
          <w:ilvl w:val="0"/>
          <w:numId w:val="3"/>
        </w:numPr>
        <w:tabs>
          <w:tab w:val="left" w:pos="-600"/>
        </w:tabs>
        <w:spacing w:before="240" w:after="36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D47871">
        <w:rPr>
          <w:rFonts w:ascii="Arial" w:hAnsi="Arial" w:cs="Arial"/>
          <w:b/>
        </w:rPr>
        <w:t xml:space="preserve">PROCESSO Nº </w:t>
      </w:r>
      <w:r>
        <w:rPr>
          <w:rFonts w:ascii="Arial" w:hAnsi="Arial" w:cs="Arial"/>
          <w:b/>
        </w:rPr>
        <w:t>167</w:t>
      </w:r>
      <w:r w:rsidRPr="00D47871">
        <w:rPr>
          <w:rFonts w:ascii="Arial" w:hAnsi="Arial" w:cs="Arial"/>
          <w:b/>
        </w:rPr>
        <w:fldChar w:fldCharType="begin"/>
      </w:r>
      <w:r w:rsidRPr="00D47871">
        <w:rPr>
          <w:rFonts w:ascii="Arial" w:hAnsi="Arial" w:cs="Arial"/>
          <w:b/>
        </w:rPr>
        <w:instrText xml:space="preserve">  </w:instrText>
      </w:r>
      <w:r w:rsidRPr="00D47871">
        <w:rPr>
          <w:rFonts w:ascii="Arial" w:hAnsi="Arial" w:cs="Arial"/>
          <w:b/>
        </w:rPr>
        <w:fldChar w:fldCharType="end"/>
      </w:r>
      <w:r w:rsidRPr="00D47871">
        <w:rPr>
          <w:rFonts w:ascii="Arial" w:hAnsi="Arial" w:cs="Arial"/>
          <w:b/>
        </w:rPr>
        <w:t>/2016 - PROJETO DE LEI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 w:rsidRPr="00D47871">
        <w:rPr>
          <w:rFonts w:ascii="Arial" w:hAnsi="Arial" w:cs="Arial"/>
        </w:rPr>
        <w:t>, de autoria da Vereadora Rose Gaspar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 w:rsidRPr="00D47871">
        <w:rPr>
          <w:rFonts w:ascii="Arial" w:hAnsi="Arial" w:cs="Arial"/>
        </w:rPr>
        <w:t xml:space="preserve">, </w:t>
      </w:r>
      <w:smartTag w:uri="schemas-houaiss/mini" w:element="verbetes">
        <w:r w:rsidRPr="00D47871">
          <w:rPr>
            <w:rFonts w:ascii="Arial" w:hAnsi="Arial" w:cs="Arial"/>
          </w:rPr>
          <w:t>que</w:t>
        </w:r>
      </w:smartTag>
      <w:r w:rsidRPr="00D478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‘cria o Selo “Empresa Amiga do Idoso”, a ser concedido às empresas que apresentarem investimentos em atendimento</w:t>
      </w:r>
      <w:bookmarkStart w:id="0" w:name="_GoBack"/>
      <w:bookmarkEnd w:id="0"/>
      <w:r>
        <w:rPr>
          <w:rFonts w:ascii="Arial" w:hAnsi="Arial" w:cs="Arial"/>
        </w:rPr>
        <w:t xml:space="preserve"> ao idoso</w:t>
      </w:r>
      <w:r w:rsidRPr="00D47871">
        <w:rPr>
          <w:rFonts w:ascii="Arial" w:hAnsi="Arial" w:cs="Arial"/>
        </w:rPr>
        <w:fldChar w:fldCharType="begin"/>
      </w:r>
      <w:r w:rsidRPr="00D47871">
        <w:rPr>
          <w:rFonts w:ascii="Arial" w:hAnsi="Arial" w:cs="Arial"/>
        </w:rPr>
        <w:instrText xml:space="preserve">  </w:instrText>
      </w:r>
      <w:r w:rsidRPr="00D4787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’</w:t>
      </w:r>
      <w:r w:rsidRPr="00D47871">
        <w:rPr>
          <w:rFonts w:ascii="Arial" w:hAnsi="Arial" w:cs="Arial"/>
        </w:rPr>
        <w:t>.</w:t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6C6FA4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</w:t>
      </w:r>
      <w:r>
        <w:rPr>
          <w:rFonts w:ascii="Arial" w:hAnsi="Arial" w:cs="Arial"/>
        </w:rPr>
        <w:t xml:space="preserve"> de 2016.</w:t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6C6FA4" w:rsidRPr="008E2FE8" w:rsidRDefault="006C6FA4" w:rsidP="006C6FA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6C6FA4" w:rsidRPr="008E2FE8" w:rsidTr="00A26B7B">
        <w:trPr>
          <w:trHeight w:val="1030"/>
        </w:trPr>
        <w:tc>
          <w:tcPr>
            <w:tcW w:w="1788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6C6FA4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</w:p>
          <w:p w:rsidR="006C6FA4" w:rsidRPr="00A34F2C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  <w:r w:rsidRPr="00A34F2C">
              <w:rPr>
                <w:rFonts w:ascii="Arial" w:hAnsi="Arial" w:cs="Arial"/>
                <w:b/>
              </w:rPr>
              <w:t>ROSE GASPAR</w:t>
            </w:r>
          </w:p>
          <w:p w:rsidR="006C6FA4" w:rsidRPr="00A34F2C" w:rsidRDefault="006C6FA4" w:rsidP="006C6FA4">
            <w:pPr>
              <w:tabs>
                <w:tab w:val="left" w:pos="6480"/>
              </w:tabs>
              <w:jc w:val="center"/>
              <w:rPr>
                <w:rFonts w:ascii="Arial" w:hAnsi="Arial" w:cs="Arial"/>
              </w:rPr>
            </w:pPr>
            <w:r w:rsidRPr="00A34F2C">
              <w:rPr>
                <w:rFonts w:ascii="Arial" w:hAnsi="Arial" w:cs="Arial"/>
              </w:rPr>
              <w:t xml:space="preserve">Vereadora </w:t>
            </w:r>
            <w:r>
              <w:rPr>
                <w:rFonts w:ascii="Arial" w:hAnsi="Arial" w:cs="Arial"/>
              </w:rPr>
              <w:t>-</w:t>
            </w:r>
            <w:r w:rsidRPr="00A34F2C">
              <w:rPr>
                <w:rFonts w:ascii="Arial" w:hAnsi="Arial" w:cs="Arial"/>
              </w:rPr>
              <w:t xml:space="preserve"> PT</w:t>
            </w: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FA4" w:rsidRPr="008E2FE8" w:rsidTr="00A26B7B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6C6FA4" w:rsidRPr="008E2FE8" w:rsidTr="00A26B7B">
        <w:tc>
          <w:tcPr>
            <w:tcW w:w="3948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6C6FA4" w:rsidRPr="008E2FE8" w:rsidRDefault="006C6FA4" w:rsidP="00A26B7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6C6FA4" w:rsidRPr="008E2FE8" w:rsidRDefault="006C6FA4" w:rsidP="00A26B7B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6C6FA4" w:rsidRPr="008E2FE8" w:rsidRDefault="006C6FA4" w:rsidP="006C6F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6C6FA4" w:rsidRPr="008E2FE8" w:rsidRDefault="006C6FA4" w:rsidP="006C6FA4"/>
    <w:p w:rsidR="00172E81" w:rsidRPr="006C6FA4" w:rsidRDefault="00172E81" w:rsidP="006C6FA4"/>
    <w:sectPr w:rsidR="00172E81" w:rsidRPr="006C6FA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87A" w:rsidRDefault="0001787A">
      <w:r>
        <w:separator/>
      </w:r>
    </w:p>
  </w:endnote>
  <w:endnote w:type="continuationSeparator" w:id="0">
    <w:p w:rsidR="0001787A" w:rsidRDefault="0001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87A" w:rsidRDefault="0001787A">
      <w:r>
        <w:separator/>
      </w:r>
    </w:p>
  </w:footnote>
  <w:footnote w:type="continuationSeparator" w:id="0">
    <w:p w:rsidR="0001787A" w:rsidRDefault="00017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5080D5D"/>
    <w:multiLevelType w:val="multilevel"/>
    <w:tmpl w:val="A0F2CB6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787A"/>
    <w:rsid w:val="00094490"/>
    <w:rsid w:val="000958D5"/>
    <w:rsid w:val="000C1A0C"/>
    <w:rsid w:val="0014591F"/>
    <w:rsid w:val="00172E81"/>
    <w:rsid w:val="00181CD2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C6FA4"/>
    <w:rsid w:val="006D6F7D"/>
    <w:rsid w:val="006E7E66"/>
    <w:rsid w:val="007029A9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C6F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C6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2016-06-07T13:23:00Z</dcterms:created>
  <dcterms:modified xsi:type="dcterms:W3CDTF">2016-06-07T13:23:00Z</dcterms:modified>
</cp:coreProperties>
</file>