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64D96">
        <w:rPr>
          <w:rFonts w:ascii="Arial" w:hAnsi="Arial" w:cs="Arial"/>
          <w:b/>
          <w:caps/>
          <w:sz w:val="28"/>
          <w:szCs w:val="28"/>
        </w:rPr>
        <w:t>1089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64D9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4D96">
              <w:rPr>
                <w:rFonts w:ascii="Arial" w:hAnsi="Arial" w:cs="Arial"/>
                <w:sz w:val="20"/>
                <w:szCs w:val="20"/>
              </w:rPr>
              <w:t xml:space="preserve">Moção Congratulatória pelo Dia do Meteorologista, comemorado em 26 de </w:t>
            </w:r>
            <w:proofErr w:type="gramStart"/>
            <w:r w:rsidRPr="00C64D96">
              <w:rPr>
                <w:rFonts w:ascii="Arial" w:hAnsi="Arial" w:cs="Arial"/>
                <w:sz w:val="20"/>
                <w:szCs w:val="20"/>
              </w:rPr>
              <w:t>junho.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64D96" w:rsidRPr="00C64D96">
        <w:rPr>
          <w:rFonts w:ascii="Arial" w:hAnsi="Arial" w:cs="Arial"/>
        </w:rPr>
        <w:t>Moção Congratulatória pelo Dia do Meteorologista, comemorado em 26 de junho.</w:t>
      </w:r>
    </w:p>
    <w:p w:rsidR="00C64D96" w:rsidRPr="00BF791A" w:rsidRDefault="00C64D96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cumprimentamos todos os profissionais da área, responsáveis pela coleta e análise de dados meteorológicos, visando informar a população sobre as condições climáticas e as variações de temperatura e umidade nas diversas regiões, bem como alertar sobre possíveis fenômenos atmosféricos.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64D96">
        <w:rPr>
          <w:rFonts w:ascii="Arial" w:hAnsi="Arial" w:cs="Arial"/>
        </w:rPr>
        <w:t>22 de junho de 2016.</w:t>
      </w:r>
      <w:bookmarkStart w:id="0" w:name="_GoBack"/>
      <w:bookmarkEnd w:id="0"/>
    </w:p>
    <w:p w:rsidR="00C64D96" w:rsidRDefault="00C64D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4D96" w:rsidRDefault="00C64D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4D96" w:rsidRDefault="00C64D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64D96" w:rsidRPr="00A34F2C" w:rsidRDefault="00C64D96" w:rsidP="00C64D96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64D96" w:rsidRPr="00A34F2C" w:rsidRDefault="00C64D96" w:rsidP="00C64D9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C64D9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971" w:rsidRDefault="00A17971">
      <w:r>
        <w:separator/>
      </w:r>
    </w:p>
  </w:endnote>
  <w:endnote w:type="continuationSeparator" w:id="0">
    <w:p w:rsidR="00A17971" w:rsidRDefault="00A1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971" w:rsidRDefault="00A17971">
      <w:r>
        <w:separator/>
      </w:r>
    </w:p>
  </w:footnote>
  <w:footnote w:type="continuationSeparator" w:id="0">
    <w:p w:rsidR="00A17971" w:rsidRDefault="00A17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C77B438" wp14:editId="4749C63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46588A" wp14:editId="49BF8C2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471D00C" wp14:editId="2D47488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17971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64D96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4A7C-0165-4F64-AEDD-177628853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2016-06-20T15:41:00Z</dcterms:created>
  <dcterms:modified xsi:type="dcterms:W3CDTF">2016-06-20T15:41:00Z</dcterms:modified>
</cp:coreProperties>
</file>