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FB" w:rsidRPr="00BF791A" w:rsidRDefault="00F150F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1140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150FB" w:rsidRPr="00BF791A" w:rsidTr="002B152C">
        <w:tc>
          <w:tcPr>
            <w:tcW w:w="1030" w:type="dxa"/>
          </w:tcPr>
          <w:p w:rsidR="00F150FB" w:rsidRPr="00BF791A" w:rsidRDefault="00F150F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150FB" w:rsidRPr="00BF791A" w:rsidRDefault="00F150FB" w:rsidP="008730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 xml:space="preserve">E. E. </w:t>
            </w:r>
            <w:r w:rsidR="008F25A9">
              <w:rPr>
                <w:rFonts w:ascii="Arial" w:hAnsi="Arial" w:cs="Arial"/>
                <w:noProof/>
                <w:sz w:val="20"/>
                <w:szCs w:val="20"/>
              </w:rPr>
              <w:t>Dr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. João Victor Lamanna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8730C6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F150FB" w:rsidRPr="00BF791A" w:rsidRDefault="00F150F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150FB" w:rsidRDefault="00F150FB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 xml:space="preserve">E. E. </w:t>
      </w:r>
      <w:r w:rsidR="008F25A9">
        <w:rPr>
          <w:rFonts w:ascii="Arial" w:hAnsi="Arial" w:cs="Arial"/>
          <w:noProof/>
        </w:rPr>
        <w:t>Dr</w:t>
      </w:r>
      <w:r w:rsidRPr="003E22EF">
        <w:rPr>
          <w:rFonts w:ascii="Arial" w:hAnsi="Arial" w:cs="Arial"/>
          <w:noProof/>
        </w:rPr>
        <w:t>. João Victor Lamanna</w:t>
      </w:r>
      <w:r>
        <w:rPr>
          <w:rFonts w:ascii="Arial" w:hAnsi="Arial" w:cs="Arial"/>
        </w:rPr>
        <w:t xml:space="preserve"> pela participação na 13ª edição </w:t>
      </w:r>
      <w:r w:rsidR="008730C6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F150FB" w:rsidRDefault="00F150FB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Criado em 2003 por Decreto Legislativo, o projeto visa proporcionar a jovens estudantes jacareienses a oportunidade de conhecer mais de perto as funções da Câmara Municipal, envolvendo diversas escolas públicas e </w:t>
      </w:r>
      <w:proofErr w:type="gramStart"/>
      <w:r>
        <w:rPr>
          <w:rFonts w:ascii="Arial" w:hAnsi="Arial" w:cs="Arial"/>
        </w:rPr>
        <w:t>particulares estabelecidas no Município</w:t>
      </w:r>
      <w:proofErr w:type="gramEnd"/>
      <w:r>
        <w:rPr>
          <w:rFonts w:ascii="Arial" w:hAnsi="Arial" w:cs="Arial"/>
        </w:rPr>
        <w:t>.</w:t>
      </w:r>
    </w:p>
    <w:p w:rsidR="00F150FB" w:rsidRPr="00BF791A" w:rsidRDefault="00F150FB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 xml:space="preserve">E. E. </w:t>
      </w:r>
      <w:r w:rsidR="008F25A9">
        <w:rPr>
          <w:rFonts w:ascii="Arial" w:hAnsi="Arial" w:cs="Arial"/>
          <w:noProof/>
        </w:rPr>
        <w:t>Dr</w:t>
      </w:r>
      <w:r w:rsidRPr="003E22EF">
        <w:rPr>
          <w:rFonts w:ascii="Arial" w:hAnsi="Arial" w:cs="Arial"/>
          <w:noProof/>
        </w:rPr>
        <w:t>. João Victor Lamanna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representada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 Jovem Vereador</w:t>
      </w:r>
      <w:r>
        <w:rPr>
          <w:rFonts w:ascii="Arial" w:hAnsi="Arial" w:cs="Arial"/>
        </w:rPr>
        <w:t>.</w:t>
      </w:r>
    </w:p>
    <w:p w:rsidR="00F150FB" w:rsidRPr="00BF791A" w:rsidRDefault="00F150FB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150FB" w:rsidRDefault="00F150F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F150FB" w:rsidRDefault="00F150F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50FB" w:rsidRDefault="00F150F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50FB" w:rsidRDefault="00F150F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50FB" w:rsidRPr="00A34F2C" w:rsidRDefault="00F150FB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F150FB" w:rsidRDefault="00F150FB" w:rsidP="00660DBC">
      <w:pPr>
        <w:tabs>
          <w:tab w:val="left" w:pos="6480"/>
        </w:tabs>
        <w:jc w:val="center"/>
        <w:rPr>
          <w:rFonts w:ascii="Arial" w:hAnsi="Arial" w:cs="Arial"/>
        </w:rPr>
        <w:sectPr w:rsidR="00F150FB" w:rsidSect="00F150FB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F150FB" w:rsidRPr="00A34F2C" w:rsidRDefault="00F150FB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F150FB" w:rsidRPr="00A34F2C" w:rsidSect="00F150FB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0AD" w:rsidRDefault="00B140AD">
      <w:r>
        <w:separator/>
      </w:r>
    </w:p>
  </w:endnote>
  <w:endnote w:type="continuationSeparator" w:id="0">
    <w:p w:rsidR="00B140AD" w:rsidRDefault="00B1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0FB" w:rsidRDefault="00F150F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0AD" w:rsidRDefault="00B140AD">
      <w:r>
        <w:separator/>
      </w:r>
    </w:p>
  </w:footnote>
  <w:footnote w:type="continuationSeparator" w:id="0">
    <w:p w:rsidR="00B140AD" w:rsidRDefault="00B1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0FB" w:rsidRDefault="00F150FB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50FB" w:rsidRPr="00EB04D6" w:rsidRDefault="00F150F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150FB" w:rsidRPr="00EB04D6" w:rsidRDefault="00F150F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50FB" w:rsidRPr="00F73DA3" w:rsidRDefault="00F150F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150FB" w:rsidRPr="00F73DA3" w:rsidRDefault="00F150F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150FB" w:rsidRPr="00F73DA3" w:rsidRDefault="00F150F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150FB" w:rsidRPr="00F73DA3" w:rsidRDefault="00F150F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87D73"/>
    <w:rsid w:val="002A7434"/>
    <w:rsid w:val="002B152C"/>
    <w:rsid w:val="002C4B2B"/>
    <w:rsid w:val="002D1F9A"/>
    <w:rsid w:val="002F02DB"/>
    <w:rsid w:val="00323F0F"/>
    <w:rsid w:val="00370290"/>
    <w:rsid w:val="00374BF8"/>
    <w:rsid w:val="003901E7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30C6"/>
    <w:rsid w:val="00877E50"/>
    <w:rsid w:val="008909A4"/>
    <w:rsid w:val="008A0EB2"/>
    <w:rsid w:val="008C754D"/>
    <w:rsid w:val="008F25A9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140AD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D2065"/>
    <w:rsid w:val="00F150FB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62563-B3F2-409D-A446-6A5D29E7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2016-06-27T14:28:00Z</dcterms:created>
  <dcterms:modified xsi:type="dcterms:W3CDTF">2016-06-27T19:57:00Z</dcterms:modified>
</cp:coreProperties>
</file>