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0C1" w:rsidRPr="00BF791A" w:rsidRDefault="004060C1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3E22EF">
        <w:rPr>
          <w:rFonts w:ascii="Arial" w:hAnsi="Arial" w:cs="Arial"/>
          <w:b/>
          <w:caps/>
          <w:noProof/>
          <w:sz w:val="28"/>
          <w:szCs w:val="28"/>
        </w:rPr>
        <w:t>1143</w:t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060C1" w:rsidRPr="00BF791A" w:rsidTr="002B152C">
        <w:tc>
          <w:tcPr>
            <w:tcW w:w="1030" w:type="dxa"/>
          </w:tcPr>
          <w:p w:rsidR="004060C1" w:rsidRPr="00BF791A" w:rsidRDefault="004060C1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060C1" w:rsidRPr="00BF791A" w:rsidRDefault="004060C1" w:rsidP="0022392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</w:t>
            </w:r>
            <w:r w:rsidRPr="003E22EF">
              <w:rPr>
                <w:rFonts w:ascii="Arial" w:hAnsi="Arial" w:cs="Arial"/>
                <w:noProof/>
                <w:sz w:val="20"/>
                <w:szCs w:val="20"/>
              </w:rPr>
              <w:t>à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22EF">
              <w:rPr>
                <w:rFonts w:ascii="Arial" w:hAnsi="Arial" w:cs="Arial"/>
                <w:noProof/>
                <w:sz w:val="20"/>
                <w:szCs w:val="20"/>
              </w:rPr>
              <w:t>E. E. Prof. Darci Lopes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participação na 13ª edição </w:t>
            </w:r>
            <w:r w:rsidR="0022392A">
              <w:rPr>
                <w:rFonts w:ascii="Arial" w:hAnsi="Arial" w:cs="Arial"/>
                <w:sz w:val="20"/>
                <w:szCs w:val="20"/>
              </w:rPr>
              <w:t>da</w:t>
            </w:r>
            <w:r>
              <w:rPr>
                <w:rFonts w:ascii="Arial" w:hAnsi="Arial" w:cs="Arial"/>
                <w:sz w:val="20"/>
                <w:szCs w:val="20"/>
              </w:rPr>
              <w:t xml:space="preserve"> Câmara Jovem de Jacareí.</w:t>
            </w:r>
          </w:p>
        </w:tc>
      </w:tr>
    </w:tbl>
    <w:p w:rsidR="004060C1" w:rsidRPr="00BF791A" w:rsidRDefault="004060C1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060C1" w:rsidRDefault="004060C1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Moção Congratulatória </w:t>
      </w:r>
      <w:r w:rsidRPr="003E22EF">
        <w:rPr>
          <w:rFonts w:ascii="Arial" w:hAnsi="Arial" w:cs="Arial"/>
          <w:noProof/>
        </w:rPr>
        <w:t>à</w:t>
      </w:r>
      <w:r>
        <w:rPr>
          <w:rFonts w:ascii="Arial" w:hAnsi="Arial" w:cs="Arial"/>
        </w:rPr>
        <w:t xml:space="preserve"> </w:t>
      </w:r>
      <w:r w:rsidRPr="003E22EF">
        <w:rPr>
          <w:rFonts w:ascii="Arial" w:hAnsi="Arial" w:cs="Arial"/>
          <w:noProof/>
        </w:rPr>
        <w:t>E. E. Prof. Darci Lopes</w:t>
      </w:r>
      <w:r>
        <w:rPr>
          <w:rFonts w:ascii="Arial" w:hAnsi="Arial" w:cs="Arial"/>
        </w:rPr>
        <w:t xml:space="preserve"> pela participação na 13ª edição </w:t>
      </w:r>
      <w:r w:rsidR="0022392A">
        <w:rPr>
          <w:rFonts w:ascii="Arial" w:hAnsi="Arial" w:cs="Arial"/>
        </w:rPr>
        <w:t>da</w:t>
      </w:r>
      <w:bookmarkStart w:id="0" w:name="_GoBack"/>
      <w:bookmarkEnd w:id="0"/>
      <w:r>
        <w:rPr>
          <w:rFonts w:ascii="Arial" w:hAnsi="Arial" w:cs="Arial"/>
        </w:rPr>
        <w:t xml:space="preserve"> Câmara Jovem de Jacareí.</w:t>
      </w:r>
    </w:p>
    <w:p w:rsidR="004060C1" w:rsidRDefault="004060C1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Criado em 2003 por Decreto Legislativo, o projeto visa proporcionar a jovens estudantes jacareienses a oportunidade de conhecer mais de perto as funções da Câmara Municipal, envolvendo diversas escolas públicas e particulares estabelecidas no Município.</w:t>
      </w:r>
    </w:p>
    <w:p w:rsidR="004060C1" w:rsidRPr="00BF791A" w:rsidRDefault="004060C1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Nesta edição, foram eleitos treze alunos do ensino médio de onze escolas participantes, e é uma grande satisfação podermos contar com </w:t>
      </w:r>
      <w:r w:rsidRPr="003E22EF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3E22EF">
        <w:rPr>
          <w:rFonts w:ascii="Arial" w:hAnsi="Arial" w:cs="Arial"/>
          <w:noProof/>
        </w:rPr>
        <w:t>E. E. Prof. Darci Lopes</w:t>
      </w:r>
      <w:r>
        <w:rPr>
          <w:rFonts w:ascii="Arial" w:hAnsi="Arial" w:cs="Arial"/>
        </w:rPr>
        <w:t xml:space="preserve">, </w:t>
      </w:r>
      <w:r w:rsidRPr="003E22EF">
        <w:rPr>
          <w:rFonts w:ascii="Arial" w:hAnsi="Arial" w:cs="Arial"/>
          <w:noProof/>
        </w:rPr>
        <w:t>representada</w:t>
      </w:r>
      <w:r>
        <w:rPr>
          <w:rFonts w:ascii="Arial" w:hAnsi="Arial" w:cs="Arial"/>
        </w:rPr>
        <w:t xml:space="preserve"> por </w:t>
      </w:r>
      <w:r w:rsidRPr="003E22EF">
        <w:rPr>
          <w:rFonts w:ascii="Arial" w:hAnsi="Arial" w:cs="Arial"/>
          <w:noProof/>
        </w:rPr>
        <w:t>um Jovem Vereador</w:t>
      </w:r>
      <w:r>
        <w:rPr>
          <w:rFonts w:ascii="Arial" w:hAnsi="Arial" w:cs="Arial"/>
        </w:rPr>
        <w:t>.</w:t>
      </w:r>
    </w:p>
    <w:p w:rsidR="004060C1" w:rsidRPr="00BF791A" w:rsidRDefault="004060C1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060C1" w:rsidRDefault="004060C1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29 de junho de 2016.</w:t>
      </w:r>
    </w:p>
    <w:p w:rsidR="004060C1" w:rsidRDefault="004060C1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060C1" w:rsidRDefault="004060C1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060C1" w:rsidRDefault="004060C1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060C1" w:rsidRPr="00A34F2C" w:rsidRDefault="004060C1" w:rsidP="00660DBC">
      <w:pPr>
        <w:tabs>
          <w:tab w:val="left" w:pos="6480"/>
        </w:tabs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ROSE GASPAR</w:t>
      </w:r>
    </w:p>
    <w:p w:rsidR="004060C1" w:rsidRDefault="004060C1" w:rsidP="00660DBC">
      <w:pPr>
        <w:tabs>
          <w:tab w:val="left" w:pos="6480"/>
        </w:tabs>
        <w:jc w:val="center"/>
        <w:rPr>
          <w:rFonts w:ascii="Arial" w:hAnsi="Arial" w:cs="Arial"/>
        </w:rPr>
        <w:sectPr w:rsidR="004060C1" w:rsidSect="004060C1">
          <w:headerReference w:type="default" r:id="rId9"/>
          <w:footerReference w:type="default" r:id="rId10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A34F2C">
        <w:rPr>
          <w:rFonts w:ascii="Arial" w:hAnsi="Arial" w:cs="Arial"/>
        </w:rPr>
        <w:t xml:space="preserve">Vereadora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PT</w:t>
      </w:r>
    </w:p>
    <w:p w:rsidR="004060C1" w:rsidRPr="00A34F2C" w:rsidRDefault="004060C1" w:rsidP="00660DBC">
      <w:pPr>
        <w:tabs>
          <w:tab w:val="left" w:pos="6480"/>
        </w:tabs>
        <w:jc w:val="center"/>
        <w:rPr>
          <w:rFonts w:ascii="Arial" w:hAnsi="Arial" w:cs="Arial"/>
        </w:rPr>
      </w:pPr>
    </w:p>
    <w:sectPr w:rsidR="004060C1" w:rsidRPr="00A34F2C" w:rsidSect="004060C1">
      <w:headerReference w:type="default" r:id="rId11"/>
      <w:footerReference w:type="default" r:id="rId12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7F9" w:rsidRDefault="003E77F9">
      <w:r>
        <w:separator/>
      </w:r>
    </w:p>
  </w:endnote>
  <w:endnote w:type="continuationSeparator" w:id="0">
    <w:p w:rsidR="003E77F9" w:rsidRDefault="003E7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0C1" w:rsidRDefault="004060C1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C35" w:rsidRDefault="00703C3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7F9" w:rsidRDefault="003E77F9">
      <w:r>
        <w:separator/>
      </w:r>
    </w:p>
  </w:footnote>
  <w:footnote w:type="continuationSeparator" w:id="0">
    <w:p w:rsidR="003E77F9" w:rsidRDefault="003E77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0C1" w:rsidRDefault="004060C1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02080B20" wp14:editId="099F747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60C1" w:rsidRPr="00EB04D6" w:rsidRDefault="004060C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4060C1" w:rsidRPr="00EB04D6" w:rsidRDefault="004060C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4542ADCD" wp14:editId="2A127C6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60C1" w:rsidRPr="00F73DA3" w:rsidRDefault="004060C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060C1" w:rsidRPr="00F73DA3" w:rsidRDefault="004060C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4060C1" w:rsidRPr="00F73DA3" w:rsidRDefault="004060C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060C1" w:rsidRPr="00F73DA3" w:rsidRDefault="004060C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0" allowOverlap="1" wp14:anchorId="223AB43D" wp14:editId="41214C9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C35" w:rsidRDefault="00703C3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2080B20" wp14:editId="099F747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3C35" w:rsidRPr="00EB04D6" w:rsidRDefault="00703C3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03C35" w:rsidRPr="00EB04D6" w:rsidRDefault="00703C3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542ADCD" wp14:editId="2A127C6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3C35" w:rsidRPr="00F73DA3" w:rsidRDefault="00703C3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03C35" w:rsidRPr="00F73DA3" w:rsidRDefault="00703C3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703C35" w:rsidRPr="00F73DA3" w:rsidRDefault="00703C3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03C35" w:rsidRPr="00F73DA3" w:rsidRDefault="00703C3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223AB43D" wp14:editId="41214C9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2392A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3E77F9"/>
    <w:rsid w:val="004060C1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92E01"/>
    <w:rsid w:val="005B3D21"/>
    <w:rsid w:val="005C3938"/>
    <w:rsid w:val="005D0506"/>
    <w:rsid w:val="005D57E7"/>
    <w:rsid w:val="005E138D"/>
    <w:rsid w:val="00624472"/>
    <w:rsid w:val="006426AE"/>
    <w:rsid w:val="00660DBC"/>
    <w:rsid w:val="00675545"/>
    <w:rsid w:val="00681021"/>
    <w:rsid w:val="00682E6E"/>
    <w:rsid w:val="0069312F"/>
    <w:rsid w:val="006B0B8E"/>
    <w:rsid w:val="006D6F7D"/>
    <w:rsid w:val="006E414F"/>
    <w:rsid w:val="006E7E66"/>
    <w:rsid w:val="00703C35"/>
    <w:rsid w:val="00715F74"/>
    <w:rsid w:val="00725E66"/>
    <w:rsid w:val="0073407F"/>
    <w:rsid w:val="00775A1B"/>
    <w:rsid w:val="00787816"/>
    <w:rsid w:val="007F75CA"/>
    <w:rsid w:val="0080197E"/>
    <w:rsid w:val="00865F0D"/>
    <w:rsid w:val="00877E50"/>
    <w:rsid w:val="008909A4"/>
    <w:rsid w:val="008A0EB2"/>
    <w:rsid w:val="008C754D"/>
    <w:rsid w:val="008F5DEA"/>
    <w:rsid w:val="00914C88"/>
    <w:rsid w:val="009420CF"/>
    <w:rsid w:val="0094469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97780"/>
    <w:rsid w:val="00DA16EF"/>
    <w:rsid w:val="00DB48F6"/>
    <w:rsid w:val="00E11F92"/>
    <w:rsid w:val="00E14190"/>
    <w:rsid w:val="00E14F37"/>
    <w:rsid w:val="00E16A41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D3DE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C3DD5-F740-434D-97DE-D52768B1C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167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2015-11-12T12:19:00Z</cp:lastPrinted>
  <dcterms:created xsi:type="dcterms:W3CDTF">2016-06-27T14:31:00Z</dcterms:created>
  <dcterms:modified xsi:type="dcterms:W3CDTF">2016-06-27T19:58:00Z</dcterms:modified>
</cp:coreProperties>
</file>