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D3" w:rsidRPr="00BF791A" w:rsidRDefault="000733D3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22EF">
        <w:rPr>
          <w:rFonts w:ascii="Arial" w:hAnsi="Arial" w:cs="Arial"/>
          <w:b/>
          <w:caps/>
          <w:noProof/>
          <w:sz w:val="28"/>
          <w:szCs w:val="28"/>
        </w:rPr>
        <w:t>1144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0733D3" w:rsidRPr="00BF791A" w:rsidTr="002B152C">
        <w:tc>
          <w:tcPr>
            <w:tcW w:w="1030" w:type="dxa"/>
          </w:tcPr>
          <w:p w:rsidR="000733D3" w:rsidRPr="00BF791A" w:rsidRDefault="000733D3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0733D3" w:rsidRPr="00BF791A" w:rsidRDefault="000733D3" w:rsidP="00FA1B42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ao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E22EF">
              <w:rPr>
                <w:rFonts w:ascii="Arial" w:hAnsi="Arial" w:cs="Arial"/>
                <w:noProof/>
                <w:sz w:val="20"/>
                <w:szCs w:val="20"/>
              </w:rPr>
              <w:t>Instituto Educacional Thereza Porto Marques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participação na 13ª edição </w:t>
            </w:r>
            <w:r w:rsidR="00FA1B42">
              <w:rPr>
                <w:rFonts w:ascii="Arial" w:hAnsi="Arial" w:cs="Arial"/>
                <w:sz w:val="20"/>
                <w:szCs w:val="20"/>
              </w:rPr>
              <w:t>da</w:t>
            </w:r>
            <w:r>
              <w:rPr>
                <w:rFonts w:ascii="Arial" w:hAnsi="Arial" w:cs="Arial"/>
                <w:sz w:val="20"/>
                <w:szCs w:val="20"/>
              </w:rPr>
              <w:t xml:space="preserve"> Câmara Jovem de Jacareí.</w:t>
            </w:r>
          </w:p>
        </w:tc>
      </w:tr>
    </w:tbl>
    <w:p w:rsidR="000733D3" w:rsidRPr="00BF791A" w:rsidRDefault="000733D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733D3" w:rsidRDefault="000733D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Moção Congratulatória </w:t>
      </w:r>
      <w:r w:rsidRPr="003E22EF">
        <w:rPr>
          <w:rFonts w:ascii="Arial" w:hAnsi="Arial" w:cs="Arial"/>
          <w:noProof/>
        </w:rPr>
        <w:t>ao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Instituto Educacional Thereza Porto Marques</w:t>
      </w:r>
      <w:r>
        <w:rPr>
          <w:rFonts w:ascii="Arial" w:hAnsi="Arial" w:cs="Arial"/>
        </w:rPr>
        <w:t xml:space="preserve"> pela participação na 13ª edição </w:t>
      </w:r>
      <w:r w:rsidR="00FA1B42">
        <w:rPr>
          <w:rFonts w:ascii="Arial" w:hAnsi="Arial" w:cs="Arial"/>
        </w:rPr>
        <w:t>da</w:t>
      </w:r>
      <w:bookmarkStart w:id="0" w:name="_GoBack"/>
      <w:bookmarkEnd w:id="0"/>
      <w:r>
        <w:rPr>
          <w:rFonts w:ascii="Arial" w:hAnsi="Arial" w:cs="Arial"/>
        </w:rPr>
        <w:t xml:space="preserve"> Câmara Jovem de Jacareí.</w:t>
      </w:r>
    </w:p>
    <w:p w:rsidR="000733D3" w:rsidRDefault="000733D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Criado em 2003 por Decreto Legislativo, o projeto visa proporcionar a jovens estudantes jacareienses a oportunidade de conhecer mais de perto as funções da Câmara Municipal, envolvendo diversas escolas públicas e </w:t>
      </w:r>
      <w:proofErr w:type="gramStart"/>
      <w:r>
        <w:rPr>
          <w:rFonts w:ascii="Arial" w:hAnsi="Arial" w:cs="Arial"/>
        </w:rPr>
        <w:t>particulares estabelecidas no Município</w:t>
      </w:r>
      <w:proofErr w:type="gramEnd"/>
      <w:r>
        <w:rPr>
          <w:rFonts w:ascii="Arial" w:hAnsi="Arial" w:cs="Arial"/>
        </w:rPr>
        <w:t>.</w:t>
      </w:r>
    </w:p>
    <w:p w:rsidR="000733D3" w:rsidRPr="00BF791A" w:rsidRDefault="000733D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Nesta edição, foram eleitos treze alunos do ensino médio de onze escolas participantes, e é uma grande satisfação podermos contar com </w:t>
      </w:r>
      <w:r w:rsidRPr="003E22EF">
        <w:rPr>
          <w:rFonts w:ascii="Arial" w:hAnsi="Arial" w:cs="Arial"/>
          <w:noProof/>
        </w:rPr>
        <w:t>o</w:t>
      </w:r>
      <w:r>
        <w:rPr>
          <w:rFonts w:ascii="Arial" w:hAnsi="Arial" w:cs="Arial"/>
        </w:rPr>
        <w:t xml:space="preserve"> </w:t>
      </w:r>
      <w:r w:rsidRPr="003E22EF">
        <w:rPr>
          <w:rFonts w:ascii="Arial" w:hAnsi="Arial" w:cs="Arial"/>
          <w:noProof/>
        </w:rPr>
        <w:t>Instituto Educacional Thereza Porto Marques</w:t>
      </w:r>
      <w:r>
        <w:rPr>
          <w:rFonts w:ascii="Arial" w:hAnsi="Arial" w:cs="Arial"/>
        </w:rPr>
        <w:t xml:space="preserve">, </w:t>
      </w:r>
      <w:r w:rsidRPr="003E22EF">
        <w:rPr>
          <w:rFonts w:ascii="Arial" w:hAnsi="Arial" w:cs="Arial"/>
          <w:noProof/>
        </w:rPr>
        <w:t>representado</w:t>
      </w:r>
      <w:r>
        <w:rPr>
          <w:rFonts w:ascii="Arial" w:hAnsi="Arial" w:cs="Arial"/>
        </w:rPr>
        <w:t xml:space="preserve"> por </w:t>
      </w:r>
      <w:r w:rsidRPr="003E22EF">
        <w:rPr>
          <w:rFonts w:ascii="Arial" w:hAnsi="Arial" w:cs="Arial"/>
          <w:noProof/>
        </w:rPr>
        <w:t>duas Jovens Vereadoras</w:t>
      </w:r>
      <w:r>
        <w:rPr>
          <w:rFonts w:ascii="Arial" w:hAnsi="Arial" w:cs="Arial"/>
        </w:rPr>
        <w:t>.</w:t>
      </w:r>
    </w:p>
    <w:p w:rsidR="000733D3" w:rsidRPr="00BF791A" w:rsidRDefault="000733D3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733D3" w:rsidRDefault="000733D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29 de junho de 2016.</w:t>
      </w:r>
    </w:p>
    <w:p w:rsidR="000733D3" w:rsidRDefault="000733D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33D3" w:rsidRDefault="000733D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33D3" w:rsidRDefault="000733D3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33D3" w:rsidRPr="00A34F2C" w:rsidRDefault="000733D3" w:rsidP="00660DBC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0733D3" w:rsidRDefault="000733D3" w:rsidP="00660DBC">
      <w:pPr>
        <w:tabs>
          <w:tab w:val="left" w:pos="6480"/>
        </w:tabs>
        <w:jc w:val="center"/>
        <w:rPr>
          <w:rFonts w:ascii="Arial" w:hAnsi="Arial" w:cs="Arial"/>
        </w:rPr>
        <w:sectPr w:rsidR="000733D3" w:rsidSect="000733D3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</w:p>
    <w:p w:rsidR="000733D3" w:rsidRPr="00A34F2C" w:rsidRDefault="000733D3" w:rsidP="00660DBC">
      <w:pPr>
        <w:tabs>
          <w:tab w:val="left" w:pos="6480"/>
        </w:tabs>
        <w:jc w:val="center"/>
        <w:rPr>
          <w:rFonts w:ascii="Arial" w:hAnsi="Arial" w:cs="Arial"/>
        </w:rPr>
      </w:pPr>
    </w:p>
    <w:sectPr w:rsidR="000733D3" w:rsidRPr="00A34F2C" w:rsidSect="000733D3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887" w:rsidRDefault="00287887">
      <w:r>
        <w:separator/>
      </w:r>
    </w:p>
  </w:endnote>
  <w:endnote w:type="continuationSeparator" w:id="0">
    <w:p w:rsidR="00287887" w:rsidRDefault="00287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3D3" w:rsidRDefault="000733D3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887" w:rsidRDefault="00287887">
      <w:r>
        <w:separator/>
      </w:r>
    </w:p>
  </w:footnote>
  <w:footnote w:type="continuationSeparator" w:id="0">
    <w:p w:rsidR="00287887" w:rsidRDefault="00287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33D3" w:rsidRDefault="000733D3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33D3" w:rsidRPr="00EB04D6" w:rsidRDefault="000733D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0733D3" w:rsidRPr="00EB04D6" w:rsidRDefault="000733D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33D3" w:rsidRPr="00F73DA3" w:rsidRDefault="000733D3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733D3" w:rsidRPr="00F73DA3" w:rsidRDefault="000733D3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733D3" w:rsidRPr="00F73DA3" w:rsidRDefault="000733D3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733D3" w:rsidRPr="00F73DA3" w:rsidRDefault="000733D3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35" w:rsidRDefault="00703C3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2080B20" wp14:editId="099F74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EB04D6" w:rsidRDefault="00703C3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03C35" w:rsidRPr="00EB04D6" w:rsidRDefault="00703C3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542ADCD" wp14:editId="2A127C63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3C35" w:rsidRPr="00F73DA3" w:rsidRDefault="00703C3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03C35" w:rsidRPr="00F73DA3" w:rsidRDefault="00703C3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703C35" w:rsidRPr="00F73DA3" w:rsidRDefault="00703C3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03C35" w:rsidRPr="00F73DA3" w:rsidRDefault="00703C3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23AB43D" wp14:editId="41214C9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733D3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87887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13BDB"/>
    <w:rsid w:val="00624472"/>
    <w:rsid w:val="006426AE"/>
    <w:rsid w:val="00660DBC"/>
    <w:rsid w:val="00675545"/>
    <w:rsid w:val="00681021"/>
    <w:rsid w:val="00682E6E"/>
    <w:rsid w:val="0069312F"/>
    <w:rsid w:val="006B0B8E"/>
    <w:rsid w:val="006D6F7D"/>
    <w:rsid w:val="006E414F"/>
    <w:rsid w:val="006E7E66"/>
    <w:rsid w:val="00703C35"/>
    <w:rsid w:val="00715F74"/>
    <w:rsid w:val="00725E66"/>
    <w:rsid w:val="0073407F"/>
    <w:rsid w:val="00775A1B"/>
    <w:rsid w:val="00787816"/>
    <w:rsid w:val="007F75CA"/>
    <w:rsid w:val="0080197E"/>
    <w:rsid w:val="00865F0D"/>
    <w:rsid w:val="00877E50"/>
    <w:rsid w:val="008909A4"/>
    <w:rsid w:val="008A0EB2"/>
    <w:rsid w:val="008C754D"/>
    <w:rsid w:val="008F5DEA"/>
    <w:rsid w:val="00914C88"/>
    <w:rsid w:val="009420CF"/>
    <w:rsid w:val="0094469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97780"/>
    <w:rsid w:val="00DA16EF"/>
    <w:rsid w:val="00DB48F6"/>
    <w:rsid w:val="00E11F92"/>
    <w:rsid w:val="00E14190"/>
    <w:rsid w:val="00E14F37"/>
    <w:rsid w:val="00E16A41"/>
    <w:rsid w:val="00E3022D"/>
    <w:rsid w:val="00E86C30"/>
    <w:rsid w:val="00E90C30"/>
    <w:rsid w:val="00EB04D6"/>
    <w:rsid w:val="00ED2065"/>
    <w:rsid w:val="00F27895"/>
    <w:rsid w:val="00F420E5"/>
    <w:rsid w:val="00F73DA3"/>
    <w:rsid w:val="00FA1B42"/>
    <w:rsid w:val="00FA3CFC"/>
    <w:rsid w:val="00FD3DE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0F7B6-25EA-4572-AF29-BD9A6DC05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2015-11-12T12:19:00Z</cp:lastPrinted>
  <dcterms:created xsi:type="dcterms:W3CDTF">2016-06-27T14:31:00Z</dcterms:created>
  <dcterms:modified xsi:type="dcterms:W3CDTF">2016-06-27T19:58:00Z</dcterms:modified>
</cp:coreProperties>
</file>