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0E4" w:rsidRPr="00BF791A" w:rsidRDefault="00E910E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1146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910E4" w:rsidRPr="00BF791A" w:rsidTr="002B152C">
        <w:tc>
          <w:tcPr>
            <w:tcW w:w="1030" w:type="dxa"/>
          </w:tcPr>
          <w:p w:rsidR="00E910E4" w:rsidRPr="00BF791A" w:rsidRDefault="00E910E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910E4" w:rsidRPr="00BF791A" w:rsidRDefault="00E910E4" w:rsidP="00C102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E. E. Profª. Alcina Moraes Salles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C10257">
              <w:rPr>
                <w:rFonts w:ascii="Arial" w:hAnsi="Arial" w:cs="Arial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sz w:val="20"/>
                <w:szCs w:val="20"/>
              </w:rPr>
              <w:t>Câmara Jovem de Jacareí.</w:t>
            </w:r>
          </w:p>
        </w:tc>
      </w:tr>
    </w:tbl>
    <w:p w:rsidR="00E910E4" w:rsidRPr="00BF791A" w:rsidRDefault="00E910E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910E4" w:rsidRDefault="00E910E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Profª. Alcina Moraes Salles</w:t>
      </w:r>
      <w:r>
        <w:rPr>
          <w:rFonts w:ascii="Arial" w:hAnsi="Arial" w:cs="Arial"/>
        </w:rPr>
        <w:t xml:space="preserve"> pela participação na 13ª edição </w:t>
      </w:r>
      <w:r w:rsidR="00C10257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E910E4" w:rsidRDefault="00E910E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Criado em 2003 por Decreto Legislativo, o projeto visa proporcionar a jovens estudantes jacareienses a oportunidade de conhecer mais de perto as funções da Câmara Municipal, envolvendo diversas escolas públicas e particulares estabelecidas no Município.</w:t>
      </w:r>
    </w:p>
    <w:p w:rsidR="00E910E4" w:rsidRPr="00BF791A" w:rsidRDefault="00E910E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Profª. Alcina Moraes Salles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 Jovem Vereador</w:t>
      </w:r>
      <w:r>
        <w:rPr>
          <w:rFonts w:ascii="Arial" w:hAnsi="Arial" w:cs="Arial"/>
        </w:rPr>
        <w:t>.</w:t>
      </w:r>
    </w:p>
    <w:p w:rsidR="00E910E4" w:rsidRPr="00BF791A" w:rsidRDefault="00E910E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910E4" w:rsidRDefault="00E910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E910E4" w:rsidRDefault="00E910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910E4" w:rsidRDefault="00E910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910E4" w:rsidRDefault="00E910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910E4" w:rsidRPr="00A34F2C" w:rsidRDefault="00E910E4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E910E4" w:rsidRDefault="00E910E4" w:rsidP="00660DBC">
      <w:pPr>
        <w:tabs>
          <w:tab w:val="left" w:pos="6480"/>
        </w:tabs>
        <w:jc w:val="center"/>
        <w:rPr>
          <w:rFonts w:ascii="Arial" w:hAnsi="Arial" w:cs="Arial"/>
        </w:rPr>
        <w:sectPr w:rsidR="00E910E4" w:rsidSect="00E910E4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E910E4" w:rsidRPr="00A34F2C" w:rsidRDefault="00E910E4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E910E4" w:rsidRPr="00A34F2C" w:rsidSect="00E910E4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7E4" w:rsidRDefault="00BD67E4">
      <w:r>
        <w:separator/>
      </w:r>
    </w:p>
  </w:endnote>
  <w:endnote w:type="continuationSeparator" w:id="0">
    <w:p w:rsidR="00BD67E4" w:rsidRDefault="00BD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0E4" w:rsidRDefault="00E910E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7E4" w:rsidRDefault="00BD67E4">
      <w:r>
        <w:separator/>
      </w:r>
    </w:p>
  </w:footnote>
  <w:footnote w:type="continuationSeparator" w:id="0">
    <w:p w:rsidR="00BD67E4" w:rsidRDefault="00BD6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0E4" w:rsidRDefault="00E910E4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0E4" w:rsidRPr="00EB04D6" w:rsidRDefault="00E910E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910E4" w:rsidRPr="00EB04D6" w:rsidRDefault="00E910E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0E4" w:rsidRPr="00F73DA3" w:rsidRDefault="00E910E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910E4" w:rsidRPr="00F73DA3" w:rsidRDefault="00E910E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910E4" w:rsidRPr="00F73DA3" w:rsidRDefault="00E910E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910E4" w:rsidRPr="00F73DA3" w:rsidRDefault="00E910E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C3886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D67E4"/>
    <w:rsid w:val="00BF791A"/>
    <w:rsid w:val="00C06BEA"/>
    <w:rsid w:val="00C10257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910E4"/>
    <w:rsid w:val="00EB04D6"/>
    <w:rsid w:val="00ED206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39872-ECA8-4463-A93B-8B8F9A4D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2016-06-27T14:33:00Z</dcterms:created>
  <dcterms:modified xsi:type="dcterms:W3CDTF">2016-06-27T19:58:00Z</dcterms:modified>
</cp:coreProperties>
</file>