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D4" w:rsidRPr="00BF791A" w:rsidRDefault="00D507D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1147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507D4" w:rsidRPr="00BF791A" w:rsidTr="002B152C">
        <w:tc>
          <w:tcPr>
            <w:tcW w:w="1030" w:type="dxa"/>
          </w:tcPr>
          <w:p w:rsidR="00D507D4" w:rsidRPr="00BF791A" w:rsidRDefault="00D507D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507D4" w:rsidRPr="00BF791A" w:rsidRDefault="00D507D4" w:rsidP="00E65C7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ao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Colégio Alcance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E65C7D">
              <w:rPr>
                <w:rFonts w:ascii="Arial" w:hAnsi="Arial" w:cs="Arial"/>
                <w:sz w:val="20"/>
                <w:szCs w:val="20"/>
              </w:rPr>
              <w:t>da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D507D4" w:rsidRPr="00BF791A" w:rsidRDefault="00D507D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507D4" w:rsidRDefault="00D507D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Alcance</w:t>
      </w:r>
      <w:r>
        <w:rPr>
          <w:rFonts w:ascii="Arial" w:hAnsi="Arial" w:cs="Arial"/>
        </w:rPr>
        <w:t xml:space="preserve"> pela participação na 13ª edição </w:t>
      </w:r>
      <w:r w:rsidR="00E65C7D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Câmara Jovem de Jacareí.</w:t>
      </w:r>
    </w:p>
    <w:p w:rsidR="00D507D4" w:rsidRDefault="00D507D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Criado em 2003 por Decreto Legislativo, o projeto visa proporcionar a jovens estudantes jacareienses a oportunidade de conhecer mais de perto as funções da Câmara Municipal, envolvendo diversas escolas públicas e particulares estabelecidas no Município.</w:t>
      </w:r>
    </w:p>
    <w:p w:rsidR="00D507D4" w:rsidRPr="00BF791A" w:rsidRDefault="00D507D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Alcance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representado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uma Jovem Vereadora</w:t>
      </w:r>
      <w:r>
        <w:rPr>
          <w:rFonts w:ascii="Arial" w:hAnsi="Arial" w:cs="Arial"/>
        </w:rPr>
        <w:t>.</w:t>
      </w:r>
    </w:p>
    <w:p w:rsidR="00D507D4" w:rsidRPr="00BF791A" w:rsidRDefault="00D507D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507D4" w:rsidRDefault="00D507D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D507D4" w:rsidRDefault="00D507D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507D4" w:rsidRDefault="00D507D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507D4" w:rsidRDefault="00D507D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507D4" w:rsidRPr="00A34F2C" w:rsidRDefault="00D507D4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D507D4" w:rsidRDefault="00D507D4" w:rsidP="00660DBC">
      <w:pPr>
        <w:tabs>
          <w:tab w:val="left" w:pos="6480"/>
        </w:tabs>
        <w:jc w:val="center"/>
        <w:rPr>
          <w:rFonts w:ascii="Arial" w:hAnsi="Arial" w:cs="Arial"/>
        </w:rPr>
        <w:sectPr w:rsidR="00D507D4" w:rsidSect="00D507D4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D507D4" w:rsidRPr="00A34F2C" w:rsidRDefault="00D507D4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D507D4" w:rsidRPr="00A34F2C" w:rsidSect="00D507D4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39" w:rsidRDefault="00A53039">
      <w:r>
        <w:separator/>
      </w:r>
    </w:p>
  </w:endnote>
  <w:endnote w:type="continuationSeparator" w:id="0">
    <w:p w:rsidR="00A53039" w:rsidRDefault="00A5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7D4" w:rsidRDefault="00D507D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39" w:rsidRDefault="00A53039">
      <w:r>
        <w:separator/>
      </w:r>
    </w:p>
  </w:footnote>
  <w:footnote w:type="continuationSeparator" w:id="0">
    <w:p w:rsidR="00A53039" w:rsidRDefault="00A5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7D4" w:rsidRDefault="00D507D4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7D4" w:rsidRPr="00EB04D6" w:rsidRDefault="00D507D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507D4" w:rsidRPr="00EB04D6" w:rsidRDefault="00D507D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7D4" w:rsidRPr="00F73DA3" w:rsidRDefault="00D507D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507D4" w:rsidRPr="00F73DA3" w:rsidRDefault="00D507D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507D4" w:rsidRPr="00F73DA3" w:rsidRDefault="00D507D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507D4" w:rsidRPr="00F73DA3" w:rsidRDefault="00D507D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03BAF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53039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507D4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65C7D"/>
    <w:rsid w:val="00E86C30"/>
    <w:rsid w:val="00E90C30"/>
    <w:rsid w:val="00EB04D6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A97B4-8ECF-4F0A-8352-9BA9ED2C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2016-06-27T14:34:00Z</dcterms:created>
  <dcterms:modified xsi:type="dcterms:W3CDTF">2016-06-27T19:58:00Z</dcterms:modified>
</cp:coreProperties>
</file>