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27995">
        <w:rPr>
          <w:rFonts w:ascii="Arial" w:hAnsi="Arial" w:cs="Arial"/>
          <w:b/>
          <w:caps/>
          <w:sz w:val="28"/>
          <w:szCs w:val="28"/>
        </w:rPr>
        <w:t>1150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101B10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FA470F" w:rsidRPr="00BF791A" w:rsidTr="00AA3D10">
        <w:tc>
          <w:tcPr>
            <w:tcW w:w="1030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FA470F" w:rsidRPr="00BF791A" w:rsidRDefault="00127995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Comemorativa ao Dia da Telefonista, celebrado em 29 de junho.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27995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127995">
        <w:rPr>
          <w:rFonts w:ascii="Arial" w:hAnsi="Arial" w:cs="Arial"/>
        </w:rPr>
        <w:t>Moção Comemorativa ao Dia da Telefonista, celebrado em 29 de junho.</w:t>
      </w:r>
    </w:p>
    <w:p w:rsidR="00127995" w:rsidRDefault="00127995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127995">
        <w:rPr>
          <w:rFonts w:ascii="Arial" w:hAnsi="Arial" w:cs="Arial"/>
        </w:rPr>
        <w:t>O Dia da Telefonista é comemorado na data de 29 de junho d</w:t>
      </w:r>
      <w:r>
        <w:rPr>
          <w:rFonts w:ascii="Arial" w:hAnsi="Arial" w:cs="Arial"/>
        </w:rPr>
        <w:t xml:space="preserve">esde o ano de 1956, quando surgiu a </w:t>
      </w:r>
      <w:r w:rsidR="00583966">
        <w:rPr>
          <w:rFonts w:ascii="Arial" w:hAnsi="Arial" w:cs="Arial"/>
        </w:rPr>
        <w:t>profissão. A</w:t>
      </w:r>
      <w:r>
        <w:rPr>
          <w:rFonts w:ascii="Arial" w:hAnsi="Arial" w:cs="Arial"/>
        </w:rPr>
        <w:t>pr</w:t>
      </w:r>
      <w:r w:rsidR="00583966">
        <w:rPr>
          <w:rFonts w:ascii="Arial" w:hAnsi="Arial" w:cs="Arial"/>
        </w:rPr>
        <w:t>oveitamos também para desejar</w:t>
      </w:r>
      <w:bookmarkStart w:id="0" w:name="_GoBack"/>
      <w:bookmarkEnd w:id="0"/>
      <w:r>
        <w:rPr>
          <w:rFonts w:ascii="Arial" w:hAnsi="Arial" w:cs="Arial"/>
        </w:rPr>
        <w:t xml:space="preserve"> êxito a todos os profissionais do ramo.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A470F" w:rsidRPr="00BF791A" w:rsidRDefault="00FA470F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127995">
        <w:rPr>
          <w:rFonts w:ascii="Arial" w:hAnsi="Arial" w:cs="Arial"/>
        </w:rPr>
        <w:t>29 de junho de 2016.</w:t>
      </w:r>
    </w:p>
    <w:p w:rsidR="00FA470F" w:rsidRPr="002A7434" w:rsidRDefault="00FA470F" w:rsidP="00FA470F">
      <w:pPr>
        <w:spacing w:line="360" w:lineRule="auto"/>
        <w:rPr>
          <w:rFonts w:ascii="Arial" w:hAnsi="Arial" w:cs="Arial"/>
        </w:rPr>
      </w:pPr>
    </w:p>
    <w:p w:rsidR="00172E81" w:rsidRDefault="00172E81" w:rsidP="00FA470F"/>
    <w:p w:rsidR="00127995" w:rsidRPr="00127995" w:rsidRDefault="00127995" w:rsidP="00127995">
      <w:pPr>
        <w:tabs>
          <w:tab w:val="left" w:pos="6480"/>
        </w:tabs>
        <w:jc w:val="center"/>
        <w:rPr>
          <w:rFonts w:ascii="Arial" w:hAnsi="Arial"/>
          <w:b/>
        </w:rPr>
      </w:pPr>
      <w:r w:rsidRPr="00127995">
        <w:rPr>
          <w:rFonts w:ascii="Arial" w:hAnsi="Arial"/>
          <w:b/>
        </w:rPr>
        <w:t>ROSE GASPAR</w:t>
      </w:r>
    </w:p>
    <w:p w:rsidR="00127995" w:rsidRPr="00127995" w:rsidRDefault="00127995" w:rsidP="00127995">
      <w:pPr>
        <w:tabs>
          <w:tab w:val="left" w:pos="6480"/>
        </w:tabs>
        <w:jc w:val="center"/>
        <w:rPr>
          <w:rFonts w:ascii="Arial" w:hAnsi="Arial"/>
        </w:rPr>
      </w:pPr>
      <w:r w:rsidRPr="00127995">
        <w:rPr>
          <w:rFonts w:ascii="Arial" w:hAnsi="Arial"/>
        </w:rPr>
        <w:t>Vereadora - PT</w:t>
      </w:r>
    </w:p>
    <w:p w:rsidR="00127995" w:rsidRPr="00FA470F" w:rsidRDefault="00127995" w:rsidP="00FA470F"/>
    <w:sectPr w:rsidR="00127995" w:rsidRPr="00FA470F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04F8" w:rsidRDefault="000204F8">
      <w:r>
        <w:separator/>
      </w:r>
    </w:p>
  </w:endnote>
  <w:endnote w:type="continuationSeparator" w:id="0">
    <w:p w:rsidR="000204F8" w:rsidRDefault="00020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04F8" w:rsidRDefault="000204F8">
      <w:r>
        <w:separator/>
      </w:r>
    </w:p>
  </w:footnote>
  <w:footnote w:type="continuationSeparator" w:id="0">
    <w:p w:rsidR="000204F8" w:rsidRDefault="000204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4" name="Imagem 4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204F8"/>
    <w:rsid w:val="00094490"/>
    <w:rsid w:val="000958D5"/>
    <w:rsid w:val="00101B10"/>
    <w:rsid w:val="00127995"/>
    <w:rsid w:val="0014591F"/>
    <w:rsid w:val="001644AA"/>
    <w:rsid w:val="00172E81"/>
    <w:rsid w:val="00181CD2"/>
    <w:rsid w:val="001C53B8"/>
    <w:rsid w:val="001F13C3"/>
    <w:rsid w:val="00204ED7"/>
    <w:rsid w:val="00253C82"/>
    <w:rsid w:val="002A7434"/>
    <w:rsid w:val="002C4B2B"/>
    <w:rsid w:val="002E0B63"/>
    <w:rsid w:val="002F02DB"/>
    <w:rsid w:val="00323F0F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83966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90FE6"/>
    <w:rsid w:val="00EB04D6"/>
    <w:rsid w:val="00ED2065"/>
    <w:rsid w:val="00F27895"/>
    <w:rsid w:val="00F36F70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2</TotalTime>
  <Pages>1</Pages>
  <Words>113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3</cp:revision>
  <cp:lastPrinted>2014-12-11T13:13:00Z</cp:lastPrinted>
  <dcterms:created xsi:type="dcterms:W3CDTF">2016-06-27T18:19:00Z</dcterms:created>
  <dcterms:modified xsi:type="dcterms:W3CDTF">2016-06-28T14:07:00Z</dcterms:modified>
</cp:coreProperties>
</file>