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46A10">
        <w:rPr>
          <w:rFonts w:ascii="Arial" w:hAnsi="Arial" w:cs="Arial"/>
          <w:b/>
          <w:caps/>
          <w:sz w:val="28"/>
          <w:szCs w:val="28"/>
        </w:rPr>
        <w:t>1161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46A10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Comemorativa ao Dia do Economista, celebrado em 30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junho.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346A10" w:rsidRPr="00346A10">
        <w:rPr>
          <w:rFonts w:ascii="Arial" w:hAnsi="Arial" w:cs="Arial"/>
        </w:rPr>
        <w:t>Moção Comemorativa ao Dia do Economista, celebrado em 30 de junho.</w:t>
      </w:r>
    </w:p>
    <w:p w:rsidR="00346A10" w:rsidRPr="00BF791A" w:rsidRDefault="00346A1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da área, desejando-lhes muito sucesso em suas carreiras.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46A10">
        <w:rPr>
          <w:rFonts w:ascii="Arial" w:hAnsi="Arial" w:cs="Arial"/>
        </w:rPr>
        <w:t>29 de junho de 2016.</w:t>
      </w:r>
    </w:p>
    <w:p w:rsidR="00346A10" w:rsidRDefault="00346A1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46A10" w:rsidRDefault="00346A1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46A10" w:rsidRDefault="00346A1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46A10" w:rsidRPr="00A34F2C" w:rsidRDefault="00346A10" w:rsidP="00346A10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346A10" w:rsidRPr="00A34F2C" w:rsidRDefault="00346A10" w:rsidP="00346A1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346A10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BB4" w:rsidRDefault="00242BB4">
      <w:r>
        <w:separator/>
      </w:r>
    </w:p>
  </w:endnote>
  <w:endnote w:type="continuationSeparator" w:id="0">
    <w:p w:rsidR="00242BB4" w:rsidRDefault="002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BB4" w:rsidRDefault="00242BB4">
      <w:r>
        <w:separator/>
      </w:r>
    </w:p>
  </w:footnote>
  <w:footnote w:type="continuationSeparator" w:id="0">
    <w:p w:rsidR="00242BB4" w:rsidRDefault="002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6217F2A" wp14:editId="3E184CA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54210DD" wp14:editId="128DD8D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66C44875" wp14:editId="131C8B9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42BB4"/>
    <w:rsid w:val="00253C82"/>
    <w:rsid w:val="002A7434"/>
    <w:rsid w:val="002B152C"/>
    <w:rsid w:val="002C4B2B"/>
    <w:rsid w:val="002D1F9A"/>
    <w:rsid w:val="002F02DB"/>
    <w:rsid w:val="00323F0F"/>
    <w:rsid w:val="00346A10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A01E4-9348-4373-9015-5F46D349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2016-06-27T19:36:00Z</dcterms:created>
  <dcterms:modified xsi:type="dcterms:W3CDTF">2016-06-27T19:36:00Z</dcterms:modified>
</cp:coreProperties>
</file>