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3F1" w:rsidRPr="00BF791A" w:rsidRDefault="007233F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020F6">
        <w:rPr>
          <w:rFonts w:ascii="Arial" w:hAnsi="Arial" w:cs="Arial"/>
          <w:b/>
          <w:caps/>
          <w:noProof/>
          <w:sz w:val="28"/>
          <w:szCs w:val="28"/>
        </w:rPr>
        <w:t>1168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233F1" w:rsidRPr="00BF791A" w:rsidTr="002B152C">
        <w:tc>
          <w:tcPr>
            <w:tcW w:w="1030" w:type="dxa"/>
          </w:tcPr>
          <w:p w:rsidR="007233F1" w:rsidRPr="00BF791A" w:rsidRDefault="007233F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233F1" w:rsidRPr="00BF791A" w:rsidRDefault="007233F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à Senhora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Maria Eloísa de Paiva Grecco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sua posse, ocorrida no dia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29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 do corrente, como Presidente do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Rotary Club Jacareí - Avarehy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o Ano Rotário 2016/2017.</w:t>
            </w:r>
          </w:p>
        </w:tc>
      </w:tr>
    </w:tbl>
    <w:p w:rsidR="007233F1" w:rsidRPr="00BF791A" w:rsidRDefault="007233F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233F1" w:rsidRDefault="007233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737EEB">
        <w:rPr>
          <w:rFonts w:ascii="Arial" w:hAnsi="Arial" w:cs="Arial"/>
        </w:rPr>
        <w:t xml:space="preserve">Moção Congratulatória </w:t>
      </w:r>
      <w:r w:rsidRPr="006020F6">
        <w:rPr>
          <w:rFonts w:ascii="Arial" w:hAnsi="Arial" w:cs="Arial"/>
          <w:noProof/>
        </w:rPr>
        <w:t>à Senhora</w:t>
      </w:r>
      <w:r w:rsidRPr="00737EEB">
        <w:rPr>
          <w:rFonts w:ascii="Arial" w:hAnsi="Arial" w:cs="Arial"/>
        </w:rPr>
        <w:t xml:space="preserve"> </w:t>
      </w:r>
      <w:r w:rsidRPr="006020F6">
        <w:rPr>
          <w:rFonts w:ascii="Arial" w:hAnsi="Arial" w:cs="Arial"/>
          <w:noProof/>
        </w:rPr>
        <w:t>Maria Eloísa de Paiva Grecco</w:t>
      </w:r>
      <w:r w:rsidRPr="00737EEB">
        <w:rPr>
          <w:rFonts w:ascii="Arial" w:hAnsi="Arial" w:cs="Arial"/>
        </w:rPr>
        <w:t xml:space="preserve"> por sua posse, ocorrida no dia </w:t>
      </w:r>
      <w:r w:rsidRPr="006020F6">
        <w:rPr>
          <w:rFonts w:ascii="Arial" w:hAnsi="Arial" w:cs="Arial"/>
          <w:noProof/>
        </w:rPr>
        <w:t>29 de junho</w:t>
      </w:r>
      <w:r w:rsidRPr="00737EEB">
        <w:rPr>
          <w:rFonts w:ascii="Arial" w:hAnsi="Arial" w:cs="Arial"/>
        </w:rPr>
        <w:t xml:space="preserve"> do corrente, como Presidente do </w:t>
      </w:r>
      <w:r w:rsidRPr="006020F6">
        <w:rPr>
          <w:rFonts w:ascii="Arial" w:hAnsi="Arial" w:cs="Arial"/>
          <w:noProof/>
        </w:rPr>
        <w:t>Rotary Club Jacareí - Avarehy</w:t>
      </w:r>
      <w:r w:rsidRPr="00737EEB">
        <w:rPr>
          <w:rFonts w:ascii="Arial" w:hAnsi="Arial" w:cs="Arial"/>
        </w:rPr>
        <w:t xml:space="preserve"> para o Ano Rotário 2016/2017.</w:t>
      </w:r>
    </w:p>
    <w:p w:rsidR="007233F1" w:rsidRPr="00BF791A" w:rsidRDefault="007233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desejamos </w:t>
      </w:r>
      <w:r w:rsidRPr="006020F6">
        <w:rPr>
          <w:rFonts w:ascii="Arial" w:hAnsi="Arial" w:cs="Arial"/>
          <w:noProof/>
        </w:rPr>
        <w:t>à Senhora Maria Eloísa</w:t>
      </w:r>
      <w:r>
        <w:rPr>
          <w:rFonts w:ascii="Arial" w:hAnsi="Arial" w:cs="Arial"/>
        </w:rPr>
        <w:t xml:space="preserve"> muito êxito em sua gestão, certos de que será repleta de projetos de sucesso.</w:t>
      </w:r>
    </w:p>
    <w:p w:rsidR="007233F1" w:rsidRPr="00BF791A" w:rsidRDefault="007233F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233F1" w:rsidRDefault="007233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7233F1" w:rsidRDefault="007233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33F1" w:rsidRDefault="007233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33F1" w:rsidRDefault="007233F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33F1" w:rsidRPr="00A34F2C" w:rsidRDefault="007233F1" w:rsidP="00737EE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7233F1" w:rsidRDefault="007233F1" w:rsidP="00737EEB">
      <w:pPr>
        <w:jc w:val="center"/>
        <w:rPr>
          <w:rFonts w:ascii="Arial" w:hAnsi="Arial" w:cs="Arial"/>
        </w:rPr>
        <w:sectPr w:rsidR="007233F1" w:rsidSect="007233F1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>
        <w:rPr>
          <w:rFonts w:ascii="Arial" w:hAnsi="Arial" w:cs="Arial"/>
        </w:rPr>
        <w:t>Vereador - PSDC</w:t>
      </w:r>
    </w:p>
    <w:p w:rsidR="007233F1" w:rsidRPr="00A34F2C" w:rsidRDefault="007233F1" w:rsidP="00737EEB">
      <w:pPr>
        <w:jc w:val="center"/>
        <w:rPr>
          <w:rFonts w:ascii="Arial" w:hAnsi="Arial" w:cs="Arial"/>
        </w:rPr>
      </w:pPr>
    </w:p>
    <w:sectPr w:rsidR="007233F1" w:rsidRPr="00A34F2C" w:rsidSect="007233F1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9F" w:rsidRDefault="0060239F">
      <w:r>
        <w:separator/>
      </w:r>
    </w:p>
  </w:endnote>
  <w:endnote w:type="continuationSeparator" w:id="0">
    <w:p w:rsidR="0060239F" w:rsidRDefault="0060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3F1" w:rsidRDefault="007233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9F" w:rsidRDefault="0060239F">
      <w:r>
        <w:separator/>
      </w:r>
    </w:p>
  </w:footnote>
  <w:footnote w:type="continuationSeparator" w:id="0">
    <w:p w:rsidR="0060239F" w:rsidRDefault="00602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3F1" w:rsidRDefault="007233F1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33F1" w:rsidRPr="00EB04D6" w:rsidRDefault="007233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233F1" w:rsidRPr="00EB04D6" w:rsidRDefault="007233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33F1" w:rsidRPr="00F73DA3" w:rsidRDefault="007233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233F1" w:rsidRPr="00F73DA3" w:rsidRDefault="007233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233F1" w:rsidRPr="00F73DA3" w:rsidRDefault="007233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233F1" w:rsidRPr="00F73DA3" w:rsidRDefault="007233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64C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0239F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33F1"/>
    <w:rsid w:val="00725E66"/>
    <w:rsid w:val="0073407F"/>
    <w:rsid w:val="00737EEB"/>
    <w:rsid w:val="00775A1B"/>
    <w:rsid w:val="007F75CA"/>
    <w:rsid w:val="0080197E"/>
    <w:rsid w:val="00865F0D"/>
    <w:rsid w:val="00877E50"/>
    <w:rsid w:val="008909A4"/>
    <w:rsid w:val="008A0EB2"/>
    <w:rsid w:val="008B5223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B130B"/>
    <w:rsid w:val="00ED0BD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37D24-9438-4C68-8BDE-181152F6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2016-06-27T19:21:00Z</dcterms:created>
  <dcterms:modified xsi:type="dcterms:W3CDTF">2016-06-27T19:21:00Z</dcterms:modified>
</cp:coreProperties>
</file>