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3E9" w:rsidRPr="00BF791A" w:rsidRDefault="00E833E9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bookmarkStart w:id="0" w:name="_GoBack"/>
      <w:bookmarkEnd w:id="0"/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6020F6">
        <w:rPr>
          <w:rFonts w:ascii="Arial" w:hAnsi="Arial" w:cs="Arial"/>
          <w:b/>
          <w:caps/>
          <w:noProof/>
          <w:sz w:val="28"/>
          <w:szCs w:val="28"/>
        </w:rPr>
        <w:t>1170</w:t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E833E9" w:rsidRPr="00BF791A" w:rsidTr="002B152C">
        <w:tc>
          <w:tcPr>
            <w:tcW w:w="1030" w:type="dxa"/>
          </w:tcPr>
          <w:p w:rsidR="00E833E9" w:rsidRPr="00BF791A" w:rsidRDefault="00E833E9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E833E9" w:rsidRPr="00BF791A" w:rsidRDefault="00E833E9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Moção Congratulatória </w:t>
            </w:r>
            <w:r w:rsidRPr="006020F6">
              <w:rPr>
                <w:rFonts w:ascii="Arial" w:hAnsi="Arial" w:cs="Arial"/>
                <w:noProof/>
                <w:sz w:val="20"/>
                <w:szCs w:val="20"/>
              </w:rPr>
              <w:t>ao jovem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020F6">
              <w:rPr>
                <w:rFonts w:ascii="Arial" w:hAnsi="Arial" w:cs="Arial"/>
                <w:noProof/>
                <w:sz w:val="20"/>
                <w:szCs w:val="20"/>
              </w:rPr>
              <w:t>Luiz André Perez</w:t>
            </w:r>
            <w:r>
              <w:rPr>
                <w:rFonts w:ascii="Arial" w:hAnsi="Arial" w:cs="Arial"/>
                <w:sz w:val="20"/>
                <w:szCs w:val="20"/>
              </w:rPr>
              <w:t xml:space="preserve"> por sua posse, ocorrida no dia </w:t>
            </w:r>
            <w:r w:rsidRPr="006020F6">
              <w:rPr>
                <w:rFonts w:ascii="Arial" w:hAnsi="Arial" w:cs="Arial"/>
                <w:noProof/>
                <w:sz w:val="20"/>
                <w:szCs w:val="20"/>
              </w:rPr>
              <w:t>29 de junho</w:t>
            </w:r>
            <w:r>
              <w:rPr>
                <w:rFonts w:ascii="Arial" w:hAnsi="Arial" w:cs="Arial"/>
                <w:sz w:val="20"/>
                <w:szCs w:val="20"/>
              </w:rPr>
              <w:t xml:space="preserve"> do corrente, como Presidente do </w:t>
            </w:r>
            <w:r w:rsidRPr="006020F6">
              <w:rPr>
                <w:rFonts w:ascii="Arial" w:hAnsi="Arial" w:cs="Arial"/>
                <w:noProof/>
                <w:sz w:val="20"/>
                <w:szCs w:val="20"/>
              </w:rPr>
              <w:t>Rotaract Club Jacareí - Avarehy</w:t>
            </w:r>
            <w:r>
              <w:rPr>
                <w:rFonts w:ascii="Arial" w:hAnsi="Arial" w:cs="Arial"/>
                <w:sz w:val="20"/>
                <w:szCs w:val="20"/>
              </w:rPr>
              <w:t xml:space="preserve"> para o Ano Rotário 2016/2017.</w:t>
            </w:r>
          </w:p>
        </w:tc>
      </w:tr>
    </w:tbl>
    <w:p w:rsidR="00E833E9" w:rsidRPr="00BF791A" w:rsidRDefault="00E833E9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E833E9" w:rsidRDefault="00E833E9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>
        <w:rPr>
          <w:rFonts w:ascii="Arial" w:hAnsi="Arial" w:cs="Arial"/>
        </w:rPr>
        <w:t xml:space="preserve">de </w:t>
      </w:r>
      <w:r w:rsidRPr="00737EEB">
        <w:rPr>
          <w:rFonts w:ascii="Arial" w:hAnsi="Arial" w:cs="Arial"/>
        </w:rPr>
        <w:t xml:space="preserve">Moção Congratulatória </w:t>
      </w:r>
      <w:r w:rsidRPr="006020F6">
        <w:rPr>
          <w:rFonts w:ascii="Arial" w:hAnsi="Arial" w:cs="Arial"/>
          <w:noProof/>
        </w:rPr>
        <w:t>ao jovem</w:t>
      </w:r>
      <w:r w:rsidRPr="00737EEB">
        <w:rPr>
          <w:rFonts w:ascii="Arial" w:hAnsi="Arial" w:cs="Arial"/>
        </w:rPr>
        <w:t xml:space="preserve"> </w:t>
      </w:r>
      <w:r w:rsidRPr="006020F6">
        <w:rPr>
          <w:rFonts w:ascii="Arial" w:hAnsi="Arial" w:cs="Arial"/>
          <w:noProof/>
        </w:rPr>
        <w:t>Luiz André Perez</w:t>
      </w:r>
      <w:r w:rsidRPr="00737EEB">
        <w:rPr>
          <w:rFonts w:ascii="Arial" w:hAnsi="Arial" w:cs="Arial"/>
        </w:rPr>
        <w:t xml:space="preserve"> por sua posse, ocorrida no dia </w:t>
      </w:r>
      <w:r w:rsidRPr="006020F6">
        <w:rPr>
          <w:rFonts w:ascii="Arial" w:hAnsi="Arial" w:cs="Arial"/>
          <w:noProof/>
        </w:rPr>
        <w:t>29 de junho</w:t>
      </w:r>
      <w:r w:rsidRPr="00737EEB">
        <w:rPr>
          <w:rFonts w:ascii="Arial" w:hAnsi="Arial" w:cs="Arial"/>
        </w:rPr>
        <w:t xml:space="preserve"> do corrente, como Presidente do </w:t>
      </w:r>
      <w:r w:rsidRPr="006020F6">
        <w:rPr>
          <w:rFonts w:ascii="Arial" w:hAnsi="Arial" w:cs="Arial"/>
          <w:noProof/>
        </w:rPr>
        <w:t>Rotaract Club Jacareí - Avarehy</w:t>
      </w:r>
      <w:r w:rsidRPr="00737EEB">
        <w:rPr>
          <w:rFonts w:ascii="Arial" w:hAnsi="Arial" w:cs="Arial"/>
        </w:rPr>
        <w:t xml:space="preserve"> para o Ano Rotário 2016/2017.</w:t>
      </w:r>
    </w:p>
    <w:p w:rsidR="00E833E9" w:rsidRPr="00BF791A" w:rsidRDefault="00E833E9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No ensejo, desejamos </w:t>
      </w:r>
      <w:r w:rsidRPr="006020F6">
        <w:rPr>
          <w:rFonts w:ascii="Arial" w:hAnsi="Arial" w:cs="Arial"/>
          <w:noProof/>
        </w:rPr>
        <w:t>ao jovem Luiz André</w:t>
      </w:r>
      <w:r>
        <w:rPr>
          <w:rFonts w:ascii="Arial" w:hAnsi="Arial" w:cs="Arial"/>
        </w:rPr>
        <w:t xml:space="preserve"> muito êxito em sua gestão, certos de que será repleta de projetos de sucesso.</w:t>
      </w:r>
    </w:p>
    <w:p w:rsidR="00E833E9" w:rsidRPr="00BF791A" w:rsidRDefault="00E833E9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E833E9" w:rsidRDefault="00E833E9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29 de junho de 2016.</w:t>
      </w:r>
    </w:p>
    <w:p w:rsidR="00E833E9" w:rsidRDefault="00E833E9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E833E9" w:rsidRDefault="00E833E9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E833E9" w:rsidRDefault="00E833E9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E833E9" w:rsidRPr="00A34F2C" w:rsidRDefault="00E833E9" w:rsidP="00737EEB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EDGARD SASAKI</w:t>
      </w:r>
    </w:p>
    <w:p w:rsidR="00E833E9" w:rsidRDefault="00E833E9" w:rsidP="00737EEB">
      <w:pPr>
        <w:jc w:val="center"/>
        <w:rPr>
          <w:rFonts w:ascii="Arial" w:hAnsi="Arial" w:cs="Arial"/>
        </w:rPr>
        <w:sectPr w:rsidR="00E833E9" w:rsidSect="00E833E9">
          <w:headerReference w:type="default" r:id="rId9"/>
          <w:footerReference w:type="default" r:id="rId10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>
        <w:rPr>
          <w:rFonts w:ascii="Arial" w:hAnsi="Arial" w:cs="Arial"/>
        </w:rPr>
        <w:t>Vereador - PSDC</w:t>
      </w:r>
    </w:p>
    <w:p w:rsidR="00E833E9" w:rsidRPr="00A34F2C" w:rsidRDefault="00E833E9" w:rsidP="00737EEB">
      <w:pPr>
        <w:jc w:val="center"/>
        <w:rPr>
          <w:rFonts w:ascii="Arial" w:hAnsi="Arial" w:cs="Arial"/>
        </w:rPr>
      </w:pPr>
    </w:p>
    <w:sectPr w:rsidR="00E833E9" w:rsidRPr="00A34F2C" w:rsidSect="00E833E9">
      <w:headerReference w:type="default" r:id="rId11"/>
      <w:footerReference w:type="default" r:id="rId12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631C" w:rsidRDefault="0083631C">
      <w:r>
        <w:separator/>
      </w:r>
    </w:p>
  </w:endnote>
  <w:endnote w:type="continuationSeparator" w:id="0">
    <w:p w:rsidR="0083631C" w:rsidRDefault="008363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33E9" w:rsidRDefault="00E833E9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631C" w:rsidRDefault="0083631C">
      <w:r>
        <w:separator/>
      </w:r>
    </w:p>
  </w:footnote>
  <w:footnote w:type="continuationSeparator" w:id="0">
    <w:p w:rsidR="0083631C" w:rsidRDefault="008363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33E9" w:rsidRDefault="00E833E9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4384" behindDoc="0" locked="0" layoutInCell="0" allowOverlap="1" wp14:anchorId="01A2753B" wp14:editId="50781A98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833E9" w:rsidRPr="00EB04D6" w:rsidRDefault="00E833E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E833E9" w:rsidRPr="00EB04D6" w:rsidRDefault="00E833E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2AA121F9" wp14:editId="02A109D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833E9" w:rsidRPr="00F73DA3" w:rsidRDefault="00E833E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E833E9" w:rsidRPr="00F73DA3" w:rsidRDefault="00E833E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E833E9" w:rsidRPr="00F73DA3" w:rsidRDefault="00E833E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E833E9" w:rsidRPr="00F73DA3" w:rsidRDefault="00E833E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5408" behindDoc="0" locked="0" layoutInCell="0" allowOverlap="1" wp14:anchorId="7703B31A" wp14:editId="63FAF48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01A2753B" wp14:editId="50781A98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AA121F9" wp14:editId="02A109D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1312" behindDoc="0" locked="0" layoutInCell="0" allowOverlap="1" wp14:anchorId="7703B31A" wp14:editId="63FAF48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412795"/>
    <w:rsid w:val="004577D1"/>
    <w:rsid w:val="00487D64"/>
    <w:rsid w:val="00493115"/>
    <w:rsid w:val="004E46DA"/>
    <w:rsid w:val="004F1FA8"/>
    <w:rsid w:val="004F364C"/>
    <w:rsid w:val="004F39E9"/>
    <w:rsid w:val="00505FD8"/>
    <w:rsid w:val="0053158A"/>
    <w:rsid w:val="00564368"/>
    <w:rsid w:val="005B3D21"/>
    <w:rsid w:val="005C3938"/>
    <w:rsid w:val="005D0506"/>
    <w:rsid w:val="005D57E7"/>
    <w:rsid w:val="005E138D"/>
    <w:rsid w:val="00624472"/>
    <w:rsid w:val="006426AE"/>
    <w:rsid w:val="00675545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37EEB"/>
    <w:rsid w:val="00775A1B"/>
    <w:rsid w:val="007F75CA"/>
    <w:rsid w:val="0080197E"/>
    <w:rsid w:val="0083631C"/>
    <w:rsid w:val="00865F0D"/>
    <w:rsid w:val="00877E50"/>
    <w:rsid w:val="008909A4"/>
    <w:rsid w:val="008A0EB2"/>
    <w:rsid w:val="008B5223"/>
    <w:rsid w:val="008F5DEA"/>
    <w:rsid w:val="00914C88"/>
    <w:rsid w:val="009420CF"/>
    <w:rsid w:val="009768E6"/>
    <w:rsid w:val="00981EE0"/>
    <w:rsid w:val="009822C4"/>
    <w:rsid w:val="00995BC6"/>
    <w:rsid w:val="009A2ABD"/>
    <w:rsid w:val="009B207E"/>
    <w:rsid w:val="009B32F8"/>
    <w:rsid w:val="009D50D4"/>
    <w:rsid w:val="009E1F05"/>
    <w:rsid w:val="009E5747"/>
    <w:rsid w:val="00A23B25"/>
    <w:rsid w:val="00A36CFB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D14EB1"/>
    <w:rsid w:val="00D2072E"/>
    <w:rsid w:val="00D73E27"/>
    <w:rsid w:val="00DA16EF"/>
    <w:rsid w:val="00DB48F6"/>
    <w:rsid w:val="00E11F92"/>
    <w:rsid w:val="00E14190"/>
    <w:rsid w:val="00E14F37"/>
    <w:rsid w:val="00E3022D"/>
    <w:rsid w:val="00E833E9"/>
    <w:rsid w:val="00E86C30"/>
    <w:rsid w:val="00E90C30"/>
    <w:rsid w:val="00EB04D6"/>
    <w:rsid w:val="00EB130B"/>
    <w:rsid w:val="00ED0BD9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45C5BD-0D35-46BB-83C3-CFE9BD2DC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0</TotalTime>
  <Pages>1</Pages>
  <Words>140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1</cp:revision>
  <cp:lastPrinted>2015-11-12T12:19:00Z</cp:lastPrinted>
  <dcterms:created xsi:type="dcterms:W3CDTF">2016-06-27T19:22:00Z</dcterms:created>
  <dcterms:modified xsi:type="dcterms:W3CDTF">2016-06-27T19:22:00Z</dcterms:modified>
</cp:coreProperties>
</file>