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B7BDD">
        <w:rPr>
          <w:rFonts w:ascii="Arial" w:hAnsi="Arial" w:cs="Arial"/>
          <w:b/>
          <w:caps/>
          <w:sz w:val="28"/>
          <w:szCs w:val="28"/>
        </w:rPr>
        <w:t>1180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1B7BDD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às calçadas recém-reformadas na região central da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cidade.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B3803" w:rsidRPr="00CB3803" w:rsidRDefault="00CB3803" w:rsidP="00CB380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B3803">
        <w:rPr>
          <w:rFonts w:ascii="Arial" w:hAnsi="Arial" w:cs="Arial"/>
          <w:b/>
        </w:rPr>
        <w:t>Considerando</w:t>
      </w:r>
      <w:r w:rsidRPr="00CB3803">
        <w:rPr>
          <w:rFonts w:ascii="Arial" w:hAnsi="Arial" w:cs="Arial"/>
        </w:rPr>
        <w:t xml:space="preserve"> o alto índice de acidentes que vêm ocorrendo nas novas calçadas da região central da cidade, em torno do Mercado Municipal e nas ruas Coronel Carlos Porto, Dr. Lucio Malta e </w:t>
      </w:r>
      <w:proofErr w:type="spellStart"/>
      <w:r w:rsidRPr="00CB3803">
        <w:rPr>
          <w:rFonts w:ascii="Arial" w:hAnsi="Arial" w:cs="Arial"/>
        </w:rPr>
        <w:t>Acrísio</w:t>
      </w:r>
      <w:proofErr w:type="spellEnd"/>
      <w:r w:rsidRPr="00CB3803">
        <w:rPr>
          <w:rFonts w:ascii="Arial" w:hAnsi="Arial" w:cs="Arial"/>
        </w:rPr>
        <w:t xml:space="preserve"> Santana, esta última onde </w:t>
      </w:r>
      <w:proofErr w:type="gramStart"/>
      <w:r w:rsidRPr="00CB3803">
        <w:rPr>
          <w:rFonts w:ascii="Arial" w:hAnsi="Arial" w:cs="Arial"/>
        </w:rPr>
        <w:t>a</w:t>
      </w:r>
      <w:proofErr w:type="gramEnd"/>
      <w:r w:rsidRPr="00CB3803">
        <w:rPr>
          <w:rFonts w:ascii="Arial" w:hAnsi="Arial" w:cs="Arial"/>
        </w:rPr>
        <w:t xml:space="preserve"> calçada está com o piso solto e faltando blocos, causando acidentes com os pedestres que por ali trafegam;</w:t>
      </w:r>
    </w:p>
    <w:p w:rsidR="00CB3803" w:rsidRPr="00CB3803" w:rsidRDefault="00CB3803" w:rsidP="00CB380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B3803">
        <w:rPr>
          <w:rFonts w:ascii="Arial" w:hAnsi="Arial" w:cs="Arial"/>
          <w:b/>
        </w:rPr>
        <w:t>Considerando</w:t>
      </w:r>
      <w:r w:rsidRPr="00CB3803">
        <w:rPr>
          <w:rFonts w:ascii="Arial" w:hAnsi="Arial" w:cs="Arial"/>
        </w:rPr>
        <w:t xml:space="preserve"> também as reclamações de munícipes acerca do piso da Praça Raul Chaves que, por ser muito liso, em dias de chuva se transforma em um palco de quedas de crianças e idosos;</w:t>
      </w:r>
    </w:p>
    <w:p w:rsidR="00CB3803" w:rsidRPr="00CB3803" w:rsidRDefault="00CB3803" w:rsidP="00CB380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B3803">
        <w:rPr>
          <w:rFonts w:ascii="Arial" w:hAnsi="Arial" w:cs="Arial"/>
          <w:b/>
        </w:rPr>
        <w:t>Considerando</w:t>
      </w:r>
      <w:r w:rsidRPr="00CB3803">
        <w:rPr>
          <w:rFonts w:ascii="Arial" w:hAnsi="Arial" w:cs="Arial"/>
        </w:rPr>
        <w:t xml:space="preserve"> um acidente ocorrido na calçada do Mercado Municipal, ocasião na qual uma criança caiu e quebrou os dentes porque o piso estava solto e a família ficou desesperada e inconformada, pois poucos dias após a obra da calçada o piso já apresentava problemas;</w:t>
      </w:r>
    </w:p>
    <w:p w:rsidR="00CB3803" w:rsidRPr="00CB3803" w:rsidRDefault="00CB3803" w:rsidP="00CB380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B3803">
        <w:rPr>
          <w:rFonts w:ascii="Arial" w:hAnsi="Arial" w:cs="Arial"/>
          <w:b/>
        </w:rPr>
        <w:t>Considerando</w:t>
      </w:r>
      <w:r w:rsidRPr="00CB38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ainda </w:t>
      </w:r>
      <w:proofErr w:type="gramStart"/>
      <w:r>
        <w:rPr>
          <w:rFonts w:ascii="Arial" w:hAnsi="Arial" w:cs="Arial"/>
        </w:rPr>
        <w:t xml:space="preserve">uma </w:t>
      </w:r>
      <w:r w:rsidRPr="00CB3803">
        <w:rPr>
          <w:rFonts w:ascii="Arial" w:hAnsi="Arial" w:cs="Arial"/>
        </w:rPr>
        <w:t>outra</w:t>
      </w:r>
      <w:proofErr w:type="gramEnd"/>
      <w:r w:rsidRPr="00CB3803">
        <w:rPr>
          <w:rFonts w:ascii="Arial" w:hAnsi="Arial" w:cs="Arial"/>
        </w:rPr>
        <w:t xml:space="preserve"> ocorrência, também na calçada do Mercado Municipal, quando uma jovem sofreu uma queda e teve fratura exposta da tíbia em dois lugares, sendo conduzida pelo SAMU para a Santa Casa de Jacareí, que alegou não ter condições de </w:t>
      </w:r>
      <w:r w:rsidR="009317EA">
        <w:rPr>
          <w:rFonts w:ascii="Arial" w:hAnsi="Arial" w:cs="Arial"/>
        </w:rPr>
        <w:t>atendê-la</w:t>
      </w:r>
      <w:r w:rsidRPr="00CB3803">
        <w:rPr>
          <w:rFonts w:ascii="Arial" w:hAnsi="Arial" w:cs="Arial"/>
        </w:rPr>
        <w:t>, obrigando-a a ser atendida em São José dos Campos;</w:t>
      </w:r>
      <w:r>
        <w:rPr>
          <w:rFonts w:ascii="Arial" w:hAnsi="Arial" w:cs="Arial"/>
        </w:rPr>
        <w:t xml:space="preserve"> e</w:t>
      </w:r>
    </w:p>
    <w:p w:rsidR="00CB3803" w:rsidRPr="00CB3803" w:rsidRDefault="00CB3803" w:rsidP="00CB380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B3803">
        <w:rPr>
          <w:rFonts w:ascii="Arial" w:hAnsi="Arial" w:cs="Arial"/>
          <w:b/>
        </w:rPr>
        <w:t>Considerand</w:t>
      </w:r>
      <w:r>
        <w:rPr>
          <w:rFonts w:ascii="Arial" w:hAnsi="Arial" w:cs="Arial"/>
          <w:b/>
        </w:rPr>
        <w:t>o</w:t>
      </w:r>
      <w:r>
        <w:rPr>
          <w:rFonts w:ascii="Arial" w:hAnsi="Arial" w:cs="Arial"/>
        </w:rPr>
        <w:t xml:space="preserve">, por fim, </w:t>
      </w:r>
      <w:r w:rsidRPr="00CB3803">
        <w:rPr>
          <w:rFonts w:ascii="Arial" w:hAnsi="Arial" w:cs="Arial"/>
        </w:rPr>
        <w:t>que muitas pessoas estão caindo e que o SAMU já atendeu no mínimo duas ocorrências por quedas somente na calçada do Mercado Municipal de Jacareí,</w:t>
      </w:r>
    </w:p>
    <w:p w:rsidR="00F65C85" w:rsidRDefault="00CB3803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 xml:space="preserve">Eu, </w:t>
      </w:r>
      <w:r w:rsidRPr="00CB3803">
        <w:rPr>
          <w:rFonts w:ascii="Arial" w:hAnsi="Arial" w:cs="Arial"/>
          <w:b/>
        </w:rPr>
        <w:t>Vereador Fernando da Ótica Original</w:t>
      </w:r>
      <w:r w:rsidRPr="00CB3803">
        <w:rPr>
          <w:rFonts w:ascii="Arial" w:hAnsi="Arial" w:cs="Arial"/>
        </w:rPr>
        <w:t xml:space="preserve">, visando dirimir as dúvidas da população jacareiense, </w:t>
      </w:r>
      <w:r w:rsidRPr="00CB3803">
        <w:rPr>
          <w:rFonts w:ascii="Arial" w:hAnsi="Arial" w:cs="Arial"/>
          <w:b/>
        </w:rPr>
        <w:t>REQUEIRO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CB3803" w:rsidRDefault="00CB3803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B3803" w:rsidRPr="00CB3803" w:rsidRDefault="00CB3803" w:rsidP="00CB3803">
      <w:pPr>
        <w:spacing w:after="120" w:line="276" w:lineRule="auto"/>
        <w:ind w:left="3828" w:hanging="3828"/>
        <w:jc w:val="both"/>
        <w:rPr>
          <w:rFonts w:ascii="Arial" w:hAnsi="Arial" w:cs="Arial"/>
          <w:i/>
          <w:sz w:val="18"/>
          <w:szCs w:val="18"/>
        </w:rPr>
      </w:pPr>
      <w:r w:rsidRPr="00CB3803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1180/16:</w:t>
      </w:r>
      <w:r w:rsidRPr="00CB3803">
        <w:rPr>
          <w:rFonts w:ascii="Arial" w:hAnsi="Arial" w:cs="Arial"/>
          <w:i/>
          <w:sz w:val="18"/>
          <w:szCs w:val="18"/>
        </w:rPr>
        <w:tab/>
        <w:t>Refere-se às calçadas recém-reformadas na região central da cidade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CB3803">
        <w:rPr>
          <w:rFonts w:ascii="Arial" w:hAnsi="Arial" w:cs="Arial"/>
          <w:b/>
          <w:i/>
          <w:sz w:val="18"/>
          <w:szCs w:val="18"/>
        </w:rPr>
        <w:t>fls. 2/3</w:t>
      </w:r>
      <w:r>
        <w:rPr>
          <w:rFonts w:ascii="Arial" w:hAnsi="Arial" w:cs="Arial"/>
          <w:i/>
          <w:sz w:val="18"/>
          <w:szCs w:val="18"/>
        </w:rPr>
        <w:t>)</w:t>
      </w:r>
      <w:r w:rsidRPr="00CB3803">
        <w:rPr>
          <w:rFonts w:ascii="Arial" w:hAnsi="Arial" w:cs="Arial"/>
          <w:i/>
          <w:sz w:val="18"/>
          <w:szCs w:val="18"/>
        </w:rPr>
        <w:t>.</w:t>
      </w:r>
      <w:r w:rsidRPr="00CB3803">
        <w:rPr>
          <w:rFonts w:ascii="Arial" w:hAnsi="Arial" w:cs="Arial"/>
          <w:i/>
          <w:sz w:val="18"/>
          <w:szCs w:val="18"/>
        </w:rPr>
        <w:cr/>
      </w:r>
    </w:p>
    <w:p w:rsidR="00CB3803" w:rsidRPr="00CB3803" w:rsidRDefault="00CB3803" w:rsidP="00CB380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 xml:space="preserve">O que a Prefeitura Municipal de Jacareí </w:t>
      </w:r>
      <w:r>
        <w:rPr>
          <w:rFonts w:ascii="Arial" w:hAnsi="Arial" w:cs="Arial"/>
        </w:rPr>
        <w:t>tem feito</w:t>
      </w:r>
      <w:r w:rsidRPr="00CB3803">
        <w:rPr>
          <w:rFonts w:ascii="Arial" w:hAnsi="Arial" w:cs="Arial"/>
        </w:rPr>
        <w:t xml:space="preserve"> com relação aos constantes acidentes nestas novas calçadas</w:t>
      </w:r>
      <w:r>
        <w:rPr>
          <w:rFonts w:ascii="Arial" w:hAnsi="Arial" w:cs="Arial"/>
        </w:rPr>
        <w:t>,</w:t>
      </w:r>
      <w:r w:rsidRPr="00CB3803">
        <w:rPr>
          <w:rFonts w:ascii="Arial" w:hAnsi="Arial" w:cs="Arial"/>
        </w:rPr>
        <w:t xml:space="preserve"> reformadas pela atual administração?</w:t>
      </w:r>
    </w:p>
    <w:p w:rsidR="00CB3803" w:rsidRPr="00CB3803" w:rsidRDefault="00CB3803" w:rsidP="00CB380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>A Prefeitura está prestando a devida assistência aos munícipes que se acidentam nas calçadas?</w:t>
      </w:r>
    </w:p>
    <w:p w:rsidR="00CB3803" w:rsidRPr="00CB3803" w:rsidRDefault="00CB3803" w:rsidP="00CB380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>Caso positivo, descrever a assistência que est</w:t>
      </w:r>
      <w:r>
        <w:rPr>
          <w:rFonts w:ascii="Arial" w:hAnsi="Arial" w:cs="Arial"/>
        </w:rPr>
        <w:t>á</w:t>
      </w:r>
      <w:r w:rsidRPr="00CB3803">
        <w:rPr>
          <w:rFonts w:ascii="Arial" w:hAnsi="Arial" w:cs="Arial"/>
        </w:rPr>
        <w:t xml:space="preserve"> sendo prestada às pessoas </w:t>
      </w:r>
      <w:r>
        <w:rPr>
          <w:rFonts w:ascii="Arial" w:hAnsi="Arial" w:cs="Arial"/>
        </w:rPr>
        <w:t xml:space="preserve">acidentadas </w:t>
      </w:r>
      <w:r w:rsidRPr="00CB3803">
        <w:rPr>
          <w:rFonts w:ascii="Arial" w:hAnsi="Arial" w:cs="Arial"/>
        </w:rPr>
        <w:t>e suas famílias?</w:t>
      </w:r>
    </w:p>
    <w:p w:rsidR="00CB3803" w:rsidRPr="00CB3803" w:rsidRDefault="00CB3803" w:rsidP="00CB380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>A Prefeitura pretende substituir as calçadas escorregadias do Mercado Municipal que estão causando acidentes?</w:t>
      </w:r>
    </w:p>
    <w:p w:rsidR="00CB3803" w:rsidRPr="00CB3803" w:rsidRDefault="00CB3803" w:rsidP="00CB380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Informar os nomes do </w:t>
      </w:r>
      <w:r w:rsidRPr="00CB3803">
        <w:rPr>
          <w:rFonts w:ascii="Arial" w:hAnsi="Arial" w:cs="Arial"/>
        </w:rPr>
        <w:t xml:space="preserve">engenheiro e </w:t>
      </w:r>
      <w:r>
        <w:rPr>
          <w:rFonts w:ascii="Arial" w:hAnsi="Arial" w:cs="Arial"/>
        </w:rPr>
        <w:t>d</w:t>
      </w:r>
      <w:r w:rsidRPr="00CB3803">
        <w:rPr>
          <w:rFonts w:ascii="Arial" w:hAnsi="Arial" w:cs="Arial"/>
        </w:rPr>
        <w:t>o arquiteto responsáve</w:t>
      </w:r>
      <w:r>
        <w:rPr>
          <w:rFonts w:ascii="Arial" w:hAnsi="Arial" w:cs="Arial"/>
        </w:rPr>
        <w:t>is</w:t>
      </w:r>
      <w:r w:rsidRPr="00CB3803">
        <w:rPr>
          <w:rFonts w:ascii="Arial" w:hAnsi="Arial" w:cs="Arial"/>
        </w:rPr>
        <w:t xml:space="preserve"> pelo projeto desta calçada.</w:t>
      </w:r>
    </w:p>
    <w:p w:rsidR="00CB3803" w:rsidRPr="00CB3803" w:rsidRDefault="00CB3803" w:rsidP="00CB380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>Apresentar a justificativa técnica da escolha do piso desta calçada.</w:t>
      </w:r>
    </w:p>
    <w:p w:rsidR="00CB3803" w:rsidRPr="00CB3803" w:rsidRDefault="00CB3803" w:rsidP="00CB380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>Apresentar o laudo de segurança desta calçada.</w:t>
      </w:r>
    </w:p>
    <w:p w:rsidR="00CB3803" w:rsidRPr="00CB3803" w:rsidRDefault="00CB3803" w:rsidP="00CB380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 xml:space="preserve">Qual foi o custo total </w:t>
      </w:r>
      <w:r>
        <w:rPr>
          <w:rFonts w:ascii="Arial" w:hAnsi="Arial" w:cs="Arial"/>
        </w:rPr>
        <w:t>destas recentes reformas de calçadas</w:t>
      </w:r>
      <w:r w:rsidRPr="00CB3803">
        <w:rPr>
          <w:rFonts w:ascii="Arial" w:hAnsi="Arial" w:cs="Arial"/>
        </w:rPr>
        <w:t>?</w:t>
      </w:r>
    </w:p>
    <w:p w:rsidR="00CB3803" w:rsidRPr="00CB3803" w:rsidRDefault="00CB3803" w:rsidP="00CB380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>Deste total, informar o gasto somente com o piso da calçada do Mercado Municipal.</w:t>
      </w:r>
    </w:p>
    <w:p w:rsidR="00CB3803" w:rsidRPr="00CB3803" w:rsidRDefault="00CB3803" w:rsidP="00CB380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>Deste total, informar o gasto com a mão de obra geral (de todas as calçadas) e o da mão de obra da calçada no entorno do Mercado Municipal.</w:t>
      </w:r>
    </w:p>
    <w:p w:rsidR="00CB3803" w:rsidRPr="00CB3803" w:rsidRDefault="00CB3803" w:rsidP="00CB380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>Quais informações técnicas foram fornecidas à Prefeitura Municipal de Jacareí quando esta autorizou a compra e colocação da calçada</w:t>
      </w:r>
      <w:r w:rsidR="009317EA" w:rsidRPr="009317EA">
        <w:rPr>
          <w:rFonts w:ascii="Arial" w:hAnsi="Arial" w:cs="Arial"/>
        </w:rPr>
        <w:t xml:space="preserve"> </w:t>
      </w:r>
      <w:r w:rsidR="009317EA" w:rsidRPr="00CB3803">
        <w:rPr>
          <w:rFonts w:ascii="Arial" w:hAnsi="Arial" w:cs="Arial"/>
        </w:rPr>
        <w:t>do Mercado Municipal</w:t>
      </w:r>
      <w:r w:rsidRPr="00CB3803">
        <w:rPr>
          <w:rFonts w:ascii="Arial" w:hAnsi="Arial" w:cs="Arial"/>
        </w:rPr>
        <w:t>? Foi informado que o piso era escorregadio?</w:t>
      </w:r>
    </w:p>
    <w:p w:rsidR="00CB3803" w:rsidRPr="00CB3803" w:rsidRDefault="00CB3803" w:rsidP="00CB380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 xml:space="preserve">Informar o nome e endereço da empresa que forneceu os pisos para </w:t>
      </w:r>
      <w:r w:rsidR="009317EA">
        <w:rPr>
          <w:rFonts w:ascii="Arial" w:hAnsi="Arial" w:cs="Arial"/>
        </w:rPr>
        <w:t>est</w:t>
      </w:r>
      <w:bookmarkStart w:id="0" w:name="_GoBack"/>
      <w:bookmarkEnd w:id="0"/>
      <w:r w:rsidRPr="00CB3803">
        <w:rPr>
          <w:rFonts w:ascii="Arial" w:hAnsi="Arial" w:cs="Arial"/>
        </w:rPr>
        <w:t xml:space="preserve">a calçada. </w:t>
      </w:r>
    </w:p>
    <w:p w:rsidR="00CB3803" w:rsidRPr="00CB3803" w:rsidRDefault="00CB3803" w:rsidP="00CB380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>Por que o piso tátil destinado aos deficientes visuais ficou torto e, no caso do Mercado Municipal, dá de encontro a um poste e também a uma lixeira, prejudicando assim os deficientes visuais e colocando-os em risco de acidentes?</w:t>
      </w:r>
    </w:p>
    <w:p w:rsidR="00CB3803" w:rsidRDefault="00CB3803" w:rsidP="00CB3803">
      <w:pPr>
        <w:spacing w:after="120" w:line="276" w:lineRule="auto"/>
        <w:ind w:left="3686" w:hanging="3686"/>
        <w:jc w:val="both"/>
        <w:rPr>
          <w:rFonts w:ascii="Arial" w:hAnsi="Arial" w:cs="Arial"/>
        </w:rPr>
      </w:pPr>
      <w:r w:rsidRPr="00CB3803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1180/16:</w:t>
      </w:r>
      <w:r w:rsidRPr="00CB3803">
        <w:rPr>
          <w:rFonts w:ascii="Arial" w:hAnsi="Arial" w:cs="Arial"/>
          <w:i/>
          <w:sz w:val="18"/>
          <w:szCs w:val="18"/>
        </w:rPr>
        <w:tab/>
        <w:t>Refere-se às calçadas recém-reformadas na região central da cidade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CB3803">
        <w:rPr>
          <w:rFonts w:ascii="Arial" w:hAnsi="Arial" w:cs="Arial"/>
          <w:b/>
          <w:i/>
          <w:sz w:val="18"/>
          <w:szCs w:val="18"/>
        </w:rPr>
        <w:t xml:space="preserve">fls. </w:t>
      </w:r>
      <w:r>
        <w:rPr>
          <w:rFonts w:ascii="Arial" w:hAnsi="Arial" w:cs="Arial"/>
          <w:b/>
          <w:i/>
          <w:sz w:val="18"/>
          <w:szCs w:val="18"/>
        </w:rPr>
        <w:t>3</w:t>
      </w:r>
      <w:r w:rsidRPr="00CB3803">
        <w:rPr>
          <w:rFonts w:ascii="Arial" w:hAnsi="Arial" w:cs="Arial"/>
          <w:b/>
          <w:i/>
          <w:sz w:val="18"/>
          <w:szCs w:val="18"/>
        </w:rPr>
        <w:t>/3</w:t>
      </w:r>
      <w:r>
        <w:rPr>
          <w:rFonts w:ascii="Arial" w:hAnsi="Arial" w:cs="Arial"/>
          <w:i/>
          <w:sz w:val="18"/>
          <w:szCs w:val="18"/>
        </w:rPr>
        <w:t>)</w:t>
      </w:r>
      <w:r w:rsidRPr="00CB3803">
        <w:rPr>
          <w:rFonts w:ascii="Arial" w:hAnsi="Arial" w:cs="Arial"/>
          <w:i/>
          <w:sz w:val="18"/>
          <w:szCs w:val="18"/>
        </w:rPr>
        <w:t>.</w:t>
      </w:r>
      <w:r w:rsidRPr="00CB3803">
        <w:rPr>
          <w:rFonts w:ascii="Arial" w:hAnsi="Arial" w:cs="Arial"/>
          <w:i/>
          <w:sz w:val="18"/>
          <w:szCs w:val="18"/>
        </w:rPr>
        <w:cr/>
      </w:r>
    </w:p>
    <w:p w:rsidR="00EA03BD" w:rsidRPr="00E27482" w:rsidRDefault="00CB3803" w:rsidP="00CB380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B3803">
        <w:rPr>
          <w:rFonts w:ascii="Arial" w:hAnsi="Arial" w:cs="Arial"/>
        </w:rPr>
        <w:t>Qual o atual planejamento da Prefeitura para sanar os problemas apresentados pelas novas calçadas da região central da cidade?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CB3803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CB3803">
        <w:rPr>
          <w:rFonts w:ascii="Arial" w:hAnsi="Arial" w:cs="Arial"/>
        </w:rPr>
        <w:t>29 de junho de 2016.</w:t>
      </w:r>
    </w:p>
    <w:p w:rsidR="00CB3803" w:rsidRDefault="00CB380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B3803" w:rsidRDefault="00CB380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B3803" w:rsidRDefault="00CB380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CB3803" w:rsidRPr="00A34F2C" w:rsidRDefault="00CB3803" w:rsidP="00CB380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CB3803" w:rsidRPr="00A34F2C" w:rsidRDefault="00CB3803" w:rsidP="00CB380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CB3803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854" w:rsidRDefault="00165854">
      <w:r>
        <w:separator/>
      </w:r>
    </w:p>
  </w:endnote>
  <w:endnote w:type="continuationSeparator" w:id="0">
    <w:p w:rsidR="00165854" w:rsidRDefault="0016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854" w:rsidRDefault="00165854">
      <w:r>
        <w:separator/>
      </w:r>
    </w:p>
  </w:footnote>
  <w:footnote w:type="continuationSeparator" w:id="0">
    <w:p w:rsidR="00165854" w:rsidRDefault="00165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879D145" wp14:editId="145DFC1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49DB947" wp14:editId="61D9C35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7A27C5AE" wp14:editId="62D7A5A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65854"/>
    <w:rsid w:val="00172E81"/>
    <w:rsid w:val="00181CD2"/>
    <w:rsid w:val="0018420D"/>
    <w:rsid w:val="001B7BD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317EA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CB3803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3</Pages>
  <Words>575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2016-06-27T18:23:00Z</dcterms:created>
  <dcterms:modified xsi:type="dcterms:W3CDTF">2016-06-27T18:23:00Z</dcterms:modified>
</cp:coreProperties>
</file>