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967" w:rsidRPr="00BF791A" w:rsidRDefault="00AE2967" w:rsidP="00AE2967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27AB6">
        <w:rPr>
          <w:rFonts w:ascii="Arial" w:hAnsi="Arial" w:cs="Arial"/>
          <w:b/>
          <w:caps/>
          <w:sz w:val="28"/>
          <w:szCs w:val="28"/>
        </w:rPr>
        <w:t>1183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42"/>
      </w:tblGrid>
      <w:tr w:rsidR="00AE2967" w:rsidRPr="00BF791A" w:rsidTr="00827AB6">
        <w:trPr>
          <w:trHeight w:val="697"/>
        </w:trPr>
        <w:tc>
          <w:tcPr>
            <w:tcW w:w="1066" w:type="dxa"/>
          </w:tcPr>
          <w:p w:rsidR="00AE2967" w:rsidRPr="00BF791A" w:rsidRDefault="00AE2967" w:rsidP="0009460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2" w:type="dxa"/>
          </w:tcPr>
          <w:p w:rsidR="00AE2967" w:rsidRPr="00BF791A" w:rsidRDefault="00827AB6" w:rsidP="0009460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Igreja Pentecostal Jesus de Nazaré Vive por oportunidade de seu 9º aniversário de atuação no Município.</w:t>
            </w:r>
            <w:r w:rsidR="00AE2967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E2967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E2967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E2967" w:rsidRPr="00BF791A" w:rsidRDefault="00AE2967" w:rsidP="00AE296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27AB6" w:rsidRDefault="00AE2967" w:rsidP="00AE296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27AB6" w:rsidRPr="00827AB6">
        <w:rPr>
          <w:rFonts w:ascii="Arial" w:hAnsi="Arial" w:cs="Arial"/>
        </w:rPr>
        <w:t>Moção Congratulatória à Igreja Pentecostal Jesus de Nazaré Vive por oportunidade de seu 9º aniversário de atuação no Município.</w:t>
      </w:r>
    </w:p>
    <w:p w:rsidR="00827AB6" w:rsidRDefault="00827AB6" w:rsidP="00827AB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Igreja l</w:t>
      </w:r>
      <w:r w:rsidRPr="00827AB6">
        <w:rPr>
          <w:rFonts w:ascii="Arial" w:hAnsi="Arial" w:cs="Arial"/>
        </w:rPr>
        <w:t xml:space="preserve">ocalizada na </w:t>
      </w:r>
      <w:r>
        <w:rPr>
          <w:rFonts w:ascii="Arial" w:hAnsi="Arial" w:cs="Arial"/>
        </w:rPr>
        <w:t>Rua Caçapava, no Jardim das Indú</w:t>
      </w:r>
      <w:r w:rsidRPr="00827AB6">
        <w:rPr>
          <w:rFonts w:ascii="Arial" w:hAnsi="Arial" w:cs="Arial"/>
        </w:rPr>
        <w:t>strias</w:t>
      </w:r>
      <w:r>
        <w:rPr>
          <w:rFonts w:ascii="Arial" w:hAnsi="Arial" w:cs="Arial"/>
        </w:rPr>
        <w:t>, muito tem</w:t>
      </w:r>
      <w:r w:rsidRPr="00827AB6">
        <w:rPr>
          <w:rFonts w:ascii="Arial" w:hAnsi="Arial" w:cs="Arial"/>
        </w:rPr>
        <w:t xml:space="preserve"> contribuindo com a comunidade, realizando atividades religiosas e de cunho social. </w:t>
      </w:r>
    </w:p>
    <w:p w:rsidR="00827AB6" w:rsidRPr="00827AB6" w:rsidRDefault="00827AB6" w:rsidP="00827AB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Cumprimentamos, especialmente</w:t>
      </w:r>
      <w:r w:rsidR="002C6ABA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a </w:t>
      </w:r>
      <w:r w:rsidRPr="00827AB6">
        <w:rPr>
          <w:rFonts w:ascii="Arial" w:hAnsi="Arial" w:cs="Arial"/>
        </w:rPr>
        <w:t xml:space="preserve">Pastora </w:t>
      </w:r>
      <w:proofErr w:type="spellStart"/>
      <w:r w:rsidRPr="00827AB6">
        <w:rPr>
          <w:rFonts w:ascii="Arial" w:hAnsi="Arial" w:cs="Arial"/>
        </w:rPr>
        <w:t>Davina</w:t>
      </w:r>
      <w:proofErr w:type="spellEnd"/>
      <w:r>
        <w:rPr>
          <w:rFonts w:ascii="Arial" w:hAnsi="Arial" w:cs="Arial"/>
        </w:rPr>
        <w:t xml:space="preserve"> Dias Dourado Moreira (</w:t>
      </w:r>
      <w:r w:rsidRPr="00827AB6">
        <w:rPr>
          <w:rFonts w:ascii="Arial" w:hAnsi="Arial" w:cs="Arial"/>
        </w:rPr>
        <w:t>Pastora Dalva)</w:t>
      </w:r>
      <w:r>
        <w:rPr>
          <w:rFonts w:ascii="Arial" w:hAnsi="Arial" w:cs="Arial"/>
        </w:rPr>
        <w:t xml:space="preserve"> e o </w:t>
      </w:r>
      <w:r w:rsidRPr="00827AB6">
        <w:rPr>
          <w:rFonts w:ascii="Arial" w:hAnsi="Arial" w:cs="Arial"/>
        </w:rPr>
        <w:t>Pastor Alcides Gonçalves da Silva</w:t>
      </w:r>
      <w:r>
        <w:rPr>
          <w:rFonts w:ascii="Arial" w:hAnsi="Arial" w:cs="Arial"/>
        </w:rPr>
        <w:t xml:space="preserve">. </w:t>
      </w:r>
    </w:p>
    <w:p w:rsidR="00AE2967" w:rsidRPr="00BF791A" w:rsidRDefault="00AE2967" w:rsidP="00AE296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E2967" w:rsidRPr="00BF791A" w:rsidRDefault="00AE2967" w:rsidP="00AE296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E2967" w:rsidRPr="00BF791A" w:rsidRDefault="00AE2967" w:rsidP="00AE296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27AB6">
        <w:rPr>
          <w:rFonts w:ascii="Arial" w:hAnsi="Arial" w:cs="Arial"/>
        </w:rPr>
        <w:t>29 de junho de 2016</w:t>
      </w:r>
    </w:p>
    <w:p w:rsidR="00AE2967" w:rsidRDefault="00AE2967" w:rsidP="00AE2967">
      <w:pPr>
        <w:spacing w:line="360" w:lineRule="auto"/>
        <w:rPr>
          <w:rFonts w:ascii="Arial" w:hAnsi="Arial" w:cs="Arial"/>
        </w:rPr>
      </w:pPr>
    </w:p>
    <w:p w:rsidR="00827AB6" w:rsidRDefault="00827AB6" w:rsidP="00AE2967">
      <w:pPr>
        <w:spacing w:line="360" w:lineRule="auto"/>
        <w:rPr>
          <w:rFonts w:ascii="Arial" w:hAnsi="Arial" w:cs="Arial"/>
        </w:rPr>
      </w:pPr>
    </w:p>
    <w:p w:rsidR="00827AB6" w:rsidRPr="00827AB6" w:rsidRDefault="00827AB6" w:rsidP="00827AB6">
      <w:pPr>
        <w:jc w:val="center"/>
        <w:rPr>
          <w:rFonts w:ascii="Arial" w:hAnsi="Arial"/>
          <w:b/>
        </w:rPr>
      </w:pPr>
      <w:r w:rsidRPr="00827AB6">
        <w:rPr>
          <w:rFonts w:ascii="Arial" w:hAnsi="Arial"/>
          <w:b/>
        </w:rPr>
        <w:t>FERNANDO DA ÓTICA ORIGINAL</w:t>
      </w:r>
    </w:p>
    <w:p w:rsidR="00827AB6" w:rsidRPr="00827AB6" w:rsidRDefault="00827AB6" w:rsidP="00827AB6">
      <w:pPr>
        <w:jc w:val="center"/>
        <w:rPr>
          <w:rFonts w:ascii="Arial" w:hAnsi="Arial"/>
        </w:rPr>
      </w:pPr>
      <w:r w:rsidRPr="00827AB6">
        <w:rPr>
          <w:rFonts w:ascii="Arial" w:hAnsi="Arial"/>
        </w:rPr>
        <w:t>Vereador – PSC</w:t>
      </w:r>
    </w:p>
    <w:p w:rsidR="00827AB6" w:rsidRPr="00827AB6" w:rsidRDefault="00827AB6" w:rsidP="00827AB6">
      <w:pPr>
        <w:jc w:val="center"/>
        <w:rPr>
          <w:rFonts w:ascii="Arial" w:hAnsi="Arial"/>
        </w:rPr>
      </w:pPr>
    </w:p>
    <w:p w:rsidR="00827AB6" w:rsidRPr="002A7434" w:rsidRDefault="00827AB6" w:rsidP="00AE2967">
      <w:pPr>
        <w:spacing w:line="360" w:lineRule="auto"/>
        <w:rPr>
          <w:rFonts w:ascii="Arial" w:hAnsi="Arial" w:cs="Arial"/>
        </w:rPr>
      </w:pPr>
    </w:p>
    <w:p w:rsidR="00127995" w:rsidRPr="00AE2967" w:rsidRDefault="00127995" w:rsidP="00AE2967"/>
    <w:sectPr w:rsidR="00127995" w:rsidRPr="00AE2967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C71" w:rsidRDefault="000B6C71">
      <w:r>
        <w:separator/>
      </w:r>
    </w:p>
  </w:endnote>
  <w:endnote w:type="continuationSeparator" w:id="0">
    <w:p w:rsidR="000B6C71" w:rsidRDefault="000B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C71" w:rsidRDefault="000B6C71">
      <w:r>
        <w:separator/>
      </w:r>
    </w:p>
  </w:footnote>
  <w:footnote w:type="continuationSeparator" w:id="0">
    <w:p w:rsidR="000B6C71" w:rsidRDefault="000B6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C71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C51C7"/>
    <w:rsid w:val="002C6ABA"/>
    <w:rsid w:val="002E0B63"/>
    <w:rsid w:val="002F02DB"/>
    <w:rsid w:val="00323F0F"/>
    <w:rsid w:val="00397FF3"/>
    <w:rsid w:val="00412795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02A72"/>
    <w:rsid w:val="00A46B01"/>
    <w:rsid w:val="00A71A73"/>
    <w:rsid w:val="00A92CB9"/>
    <w:rsid w:val="00A944DF"/>
    <w:rsid w:val="00AC4931"/>
    <w:rsid w:val="00AC712C"/>
    <w:rsid w:val="00AE2967"/>
    <w:rsid w:val="00B062A3"/>
    <w:rsid w:val="00B676AD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</TotalTime>
  <Pages>1</Pages>
  <Words>151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2016-06-27T19:00:00Z</dcterms:created>
  <dcterms:modified xsi:type="dcterms:W3CDTF">2016-06-28T14:07:00Z</dcterms:modified>
</cp:coreProperties>
</file>