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A1499">
        <w:rPr>
          <w:rFonts w:ascii="Arial" w:hAnsi="Arial" w:cs="Arial"/>
          <w:b/>
          <w:caps/>
          <w:sz w:val="28"/>
          <w:szCs w:val="28"/>
        </w:rPr>
        <w:t>1186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B5044F" w:rsidRPr="00691CF5" w:rsidTr="004A1499">
        <w:trPr>
          <w:trHeight w:val="1045"/>
        </w:trPr>
        <w:tc>
          <w:tcPr>
            <w:tcW w:w="1056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B5044F" w:rsidRPr="00691CF5" w:rsidRDefault="004A1499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poda da árvore cujos galhos se encontram entrelaçados à rede elétrica na Rua Deputado Arnaldo Laurindo, em frente ao nº 365, no Parque Meia Lua, neste Município.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4A1499">
        <w:rPr>
          <w:rFonts w:ascii="Arial" w:hAnsi="Arial" w:cs="Arial"/>
        </w:rPr>
        <w:t xml:space="preserve">, seja oficiado à </w:t>
      </w:r>
      <w:r w:rsidR="00822C41">
        <w:rPr>
          <w:rFonts w:ascii="Arial" w:hAnsi="Arial" w:cs="Arial"/>
        </w:rPr>
        <w:t>EDP – Bandeirante Energia S/A</w:t>
      </w:r>
      <w:r w:rsidR="004A1499" w:rsidRPr="004A1499">
        <w:rPr>
          <w:rFonts w:ascii="Arial" w:hAnsi="Arial" w:cs="Arial"/>
        </w:rPr>
        <w:t xml:space="preserve"> solicitando a poda da árvore cujos galhos se encontram entrelaçados à rede elétrica na Rua Deputado Arnaldo Laurindo, em frente ao nº 365, no Parque Meia Lua, neste Município.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4A1499" w:rsidRDefault="004A1499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Solicitamos a poda para evitar possíveis acidentes e a consequente queda de ene</w:t>
      </w:r>
      <w:r w:rsidR="004E2D4A">
        <w:rPr>
          <w:rFonts w:ascii="Arial" w:hAnsi="Arial" w:cs="Arial"/>
        </w:rPr>
        <w:t>rgia, o que prejudicaria</w:t>
      </w:r>
      <w:bookmarkStart w:id="0" w:name="_GoBack"/>
      <w:bookmarkEnd w:id="0"/>
      <w:r>
        <w:rPr>
          <w:rFonts w:ascii="Arial" w:hAnsi="Arial" w:cs="Arial"/>
        </w:rPr>
        <w:t xml:space="preserve"> os munícipes.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4A1499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4A1499" w:rsidRDefault="004A1499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A1499">
        <w:rPr>
          <w:rFonts w:ascii="Arial" w:hAnsi="Arial" w:cs="Arial"/>
        </w:rPr>
        <w:t>29 de junho de 2016.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822C41" w:rsidRPr="00822C41" w:rsidTr="008B48C1">
        <w:tc>
          <w:tcPr>
            <w:tcW w:w="9212" w:type="dxa"/>
          </w:tcPr>
          <w:p w:rsidR="00822C41" w:rsidRPr="00822C41" w:rsidRDefault="00822C41" w:rsidP="00822C41">
            <w:pPr>
              <w:jc w:val="center"/>
              <w:rPr>
                <w:rFonts w:ascii="Arial" w:hAnsi="Arial"/>
                <w:b/>
                <w:smallCaps/>
              </w:rPr>
            </w:pPr>
            <w:r w:rsidRPr="00822C41">
              <w:rPr>
                <w:rFonts w:ascii="Arial" w:hAnsi="Arial"/>
                <w:b/>
                <w:smallCaps/>
              </w:rPr>
              <w:t>VALMIR DO PARQUE MEIA LUA</w:t>
            </w:r>
          </w:p>
          <w:p w:rsidR="00822C41" w:rsidRPr="00822C41" w:rsidRDefault="00822C41" w:rsidP="00822C41">
            <w:pPr>
              <w:jc w:val="center"/>
              <w:rPr>
                <w:rFonts w:ascii="Arial" w:hAnsi="Arial" w:cs="Arial"/>
                <w:b/>
              </w:rPr>
            </w:pPr>
            <w:r w:rsidRPr="00822C41">
              <w:rPr>
                <w:rFonts w:ascii="Arial" w:hAnsi="Arial"/>
              </w:rPr>
              <w:t>Vereador - PSDC</w:t>
            </w:r>
          </w:p>
        </w:tc>
      </w:tr>
    </w:tbl>
    <w:p w:rsidR="00822C41" w:rsidRPr="00822C41" w:rsidRDefault="00822C41" w:rsidP="00822C41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822C41" w:rsidRPr="00822C41" w:rsidRDefault="00822C41" w:rsidP="00822C41">
      <w:pPr>
        <w:spacing w:line="360" w:lineRule="auto"/>
        <w:jc w:val="both"/>
        <w:rPr>
          <w:rFonts w:ascii="Arial" w:hAnsi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8D0" w:rsidRDefault="00C048D0">
      <w:r>
        <w:separator/>
      </w:r>
    </w:p>
  </w:endnote>
  <w:endnote w:type="continuationSeparator" w:id="0">
    <w:p w:rsidR="00C048D0" w:rsidRDefault="00C0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8D0" w:rsidRDefault="00C048D0">
      <w:r>
        <w:separator/>
      </w:r>
    </w:p>
  </w:footnote>
  <w:footnote w:type="continuationSeparator" w:id="0">
    <w:p w:rsidR="00C048D0" w:rsidRDefault="00C04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A1499"/>
    <w:rsid w:val="004E2D4A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D7A29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22C41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48D0"/>
    <w:rsid w:val="00C06BEA"/>
    <w:rsid w:val="00C26420"/>
    <w:rsid w:val="00C36E68"/>
    <w:rsid w:val="00C44D39"/>
    <w:rsid w:val="00C6337D"/>
    <w:rsid w:val="00CA11B7"/>
    <w:rsid w:val="00CA759E"/>
    <w:rsid w:val="00CB2BAB"/>
    <w:rsid w:val="00CD5034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2016-06-28T11:38:00Z</dcterms:created>
  <dcterms:modified xsi:type="dcterms:W3CDTF">2016-06-28T14:05:00Z</dcterms:modified>
</cp:coreProperties>
</file>